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F" w:rsidRDefault="003118CF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3118CF" w:rsidRDefault="003118C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822C08"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</w:t>
      </w:r>
      <w:r w:rsidR="0093652D">
        <w:rPr>
          <w:rFonts w:hint="eastAsia"/>
          <w:b/>
          <w:bCs/>
        </w:rPr>
        <w:t xml:space="preserve">       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822C08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2E294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</w:t>
            </w:r>
            <w:r w:rsidR="002E294E">
              <w:rPr>
                <w:rFonts w:ascii="宋体" w:hAnsi="宋体" w:hint="eastAsia"/>
              </w:rPr>
              <w:t>顶</w:t>
            </w:r>
            <w:r>
              <w:rPr>
                <w:rFonts w:ascii="宋体" w:hAnsi="宋体" w:hint="eastAsia"/>
              </w:rPr>
              <w:t>高程(M)</w:t>
            </w:r>
          </w:p>
        </w:tc>
        <w:tc>
          <w:tcPr>
            <w:tcW w:w="2126" w:type="dxa"/>
            <w:vMerge w:val="restart"/>
            <w:vAlign w:val="center"/>
          </w:tcPr>
          <w:p w:rsidR="003118CF" w:rsidRPr="00D845CD" w:rsidRDefault="00D845CD" w:rsidP="001B6171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3118CF" w:rsidRDefault="003118CF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3118CF" w:rsidRDefault="003118CF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LC1000</w:t>
            </w:r>
          </w:p>
        </w:tc>
        <w:tc>
          <w:tcPr>
            <w:tcW w:w="1276" w:type="dxa"/>
            <w:vAlign w:val="center"/>
          </w:tcPr>
          <w:p w:rsidR="003118CF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97189.151</w:t>
            </w:r>
          </w:p>
        </w:tc>
        <w:tc>
          <w:tcPr>
            <w:tcW w:w="1134" w:type="dxa"/>
            <w:vAlign w:val="center"/>
          </w:tcPr>
          <w:p w:rsidR="003118CF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37965.697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43.429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LC1003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43.129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2.06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LC1001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97186.999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37975.124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LC1003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43.063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8.23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LC1003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97190.124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37967.512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43.356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LC1001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43.038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8.23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LG1007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43.038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15.08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LC1000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42.956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2.06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LC1004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97179.982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38022.989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LG1008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42.782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LC1005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97193.471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38002.541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LG1008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42.812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13.76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LC2035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97174.180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37624.121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LG2038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44.803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14.95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LC2036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97177.931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37631.182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45.019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LG2038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44.749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LC4225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97999.581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38358.808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45.826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45.576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13.04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LC4226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98017.766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38358.790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45.751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45.501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8.66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LC4228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45.501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6.67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LC4227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45.501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5.55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LC4227</w:t>
            </w:r>
          </w:p>
        </w:tc>
        <w:tc>
          <w:tcPr>
            <w:tcW w:w="1276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98022.556</w:t>
            </w: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38361.601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45.693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LC4226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45.443</w:t>
            </w:r>
          </w:p>
        </w:tc>
        <w:tc>
          <w:tcPr>
            <w:tcW w:w="2126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5.55</w:t>
            </w:r>
          </w:p>
        </w:tc>
        <w:tc>
          <w:tcPr>
            <w:tcW w:w="850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A75DC3" w:rsidRDefault="003118C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822C08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822C08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822C08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822C08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</w:t>
      </w:r>
      <w:r w:rsidR="00BF316C">
        <w:rPr>
          <w:rFonts w:hint="eastAsia"/>
        </w:rPr>
        <w:t>规划</w:t>
      </w:r>
      <w:r>
        <w:rPr>
          <w:rFonts w:hint="eastAsia"/>
        </w:rPr>
        <w:t>勘测设计研究院</w:t>
      </w:r>
    </w:p>
    <w:p w:rsidR="00A75DC3" w:rsidRDefault="00A75DC3" w:rsidP="00A75DC3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A75DC3" w:rsidRDefault="00A75DC3" w:rsidP="00A75DC3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822C08"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822C08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A75DC3" w:rsidRPr="00D845CD" w:rsidRDefault="00A75DC3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A75DC3" w:rsidRDefault="00A75DC3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A75DC3" w:rsidRDefault="00A75DC3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A75DC3" w:rsidRDefault="00A75DC3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LC4228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98023.243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38354.978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45.975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LC4230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98010.023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38327.205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46.142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4.17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LC4232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98020.256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38303.731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46.194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LC6007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97637.631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38323.706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44.270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LC6008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97632.342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38330.995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44.253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LC6009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97630.772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38330.110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44.383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LC6010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97630.034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38335.331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44.516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LC6012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97640.581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38364.959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43.924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A75DC3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LC6013</w:t>
            </w:r>
          </w:p>
        </w:tc>
        <w:tc>
          <w:tcPr>
            <w:tcW w:w="1276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97634.812</w:t>
            </w: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38358.585</w:t>
            </w: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44.059</w:t>
            </w:r>
          </w:p>
        </w:tc>
        <w:tc>
          <w:tcPr>
            <w:tcW w:w="1134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75DC3" w:rsidRDefault="00A75DC3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A75DC3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A75DC3" w:rsidRDefault="00A75DC3" w:rsidP="00A75DC3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822C08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822C08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822C08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822C08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38356.560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97635.486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38356.737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44.209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97633.852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38392.991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97587.707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38300.388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97580.411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38325.437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97586.293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38331.861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97590.654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38333.415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97585.920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38333.797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97563.295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38358.020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97583.259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43.581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97590.012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38360.385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97591.525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38354.729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97591.200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38360.588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97586.683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38884.815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LC6040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97641.319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38851.510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97648.008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38855.780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LC6042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97656.510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38853.720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4.35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97632.249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38723.308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LC6109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97636.310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38738.874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97642.542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38755.510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97591.874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38748.426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LC6117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97592.743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38739.735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LC6152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97035.787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38309.789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LC6153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97036.266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38302.647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LC6163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97081.405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38318.772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41.618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LC6166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97095.857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38275.585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97095.368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38283.108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41.554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LC6181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97053.765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38262.493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LC7329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98002.241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38331.119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LC7668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97027.821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38897.783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LG7667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97577.792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38897.592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97149.689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37994.915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97147.943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37998.334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97155.265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37967.634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97153.778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37971.615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交警信号灯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97218.551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37664.846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97218.808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37703.473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97215.326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37741.938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97213.273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37782.430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97209.991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37824.171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97207.971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37864.993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97202.480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37907.711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97178.335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37942.148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97160.566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37939.876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97218.764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37664.291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97219.100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37702.859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97215.577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37741.615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44.460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97213.526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37782.178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97210.288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37823.487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97208.315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37864.383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97203.066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37907.160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97195.261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37952.745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97195.877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37954.505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97202.364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37967.719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97184.771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38012.543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97162.853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38016.501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97145.058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38012.667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42.274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42.274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97170.165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38061.667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51.05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97159.117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38100.620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97147.086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38139.586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97133.998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38177.574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97119.836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38215.455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97170.705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38061.100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97159.575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38099.984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97147.409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38138.870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97134.377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38176.845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97120.457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38214.976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97135.640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38051.152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97124.916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38089.261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97112.928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38127.830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97099.976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38165.430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97083.342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38201.826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97145.087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38011.873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97135.435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38050.396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97124.766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38088.304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97112.785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38127.055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97099.725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38164.771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97083.214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38201.132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97152.646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37978.033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97160.307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37939.172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97167.044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37900.783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97172.121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37860.302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97176.567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37820.992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97179.778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37780.918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97180.374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37739.230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97180.031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37699.748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97179.765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37699.030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97179.939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37738.709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44.022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LD1060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97179.527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37780.374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97176.354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37820.140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LD1062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97172.012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37859.607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LD1063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97166.737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37899.839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LD2037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97179.154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37634.917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LD2039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97197.359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37643.879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LD2044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97179.915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37665.425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LD2045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97179.658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37664.787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LD2055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97170.099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37620.334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97093.939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38951.024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97094.517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38957.891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97075.913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38934.937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97066.914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38926.117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97067.276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38926.483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97054.096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38935.575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LG7667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97040.144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38946.035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97040.307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38946.671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97056.328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38968.852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LD3030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97080.753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38967.911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LD4223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98019.889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38394.799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LD5038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96976.911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38940.458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LD5039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96992.308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38927.905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4.45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96995.817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38925.170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39.118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4.45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96997.504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38923.734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96984.408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38910.691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97025.004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38968.639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97028.640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38980.141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97016.589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38993.255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97504.667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38360.500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97494.796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38373.587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97484.842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38363.058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97480.868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38393.558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24.35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97467.211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38413.189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97453.775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38433.070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97426.565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38472.109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97453.482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38434.083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97467.076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38414.264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97488.140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39288.230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97480.712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38394.576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97495.693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38372.950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97466.938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39272.399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97484.633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38362.186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97449.277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39263.996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97462.877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39244.702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97460.701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39239.520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97441.913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39222.685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97435.058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39224.760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97421.484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39239.785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97424.220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39253.029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97406.361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39227.452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97380.643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39208.521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97682.404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38729.213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97442.385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39265.182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埋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LD5119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97467.407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39273.304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LD5120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97454.432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39263.949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LD5121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97425.705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39249.417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LD5122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97406.578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39228.253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LD5574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97595.643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38925.608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LD5575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LD5575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97596.538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38925.372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LD5574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LD5668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97946.915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37589.804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LD5669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97948.825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37613.676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97631.508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38136.984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97631.552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38173.544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97631.593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38209.981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97631.473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38242.426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97631.427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38280.008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97631.837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38305.090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22.12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97991.986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38333.256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97632.918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38412.986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97632.777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38447.908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98015.881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38370.963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97631.348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38482.542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97631.323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38517.692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98064.367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38365.881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97631.461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38552.383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97631.481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38587.402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97631.305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38692.809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98016.617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38319.895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97631.578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38137.881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97589.758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38134.773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97589.717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38172.527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97589.919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38208.045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97588.542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38243.499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97588.577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38280.840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97590.161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38411.764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97590.018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38447.756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42.554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42.554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97591.288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38481.814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97593.508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38516.336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42.308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42.008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97593.568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38551.292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97593.673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38587.276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97593.721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38621.023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97590.475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38770.827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16.14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97609.424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38737.134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359.02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97610.708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38789.002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97631.830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38767.118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97609.733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38304.244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22.12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186.34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73.87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97609.547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38378.117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359.02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73.87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97593.579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38656.355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97593.528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38691.177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97631.319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38622.420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97631.320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38657.478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97631.794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38172.937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45.174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97631.823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38209.356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97631.462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38241.636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97631.546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38279.229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97635.701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38318.685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97657.152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38332.807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97658.899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38357.266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97637.963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38370.554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97633.238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38413.730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97632.965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38448.866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42.614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97631.616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38483.438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97631.680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38518.526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97631.663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38553.550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97631.774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38588.196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97631.838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38623.428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97631.924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38658.312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97631.951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38693.587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97634.374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38736.915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97637.241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38758.717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97593.349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38736.939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97590.239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38769.759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97593.425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38693.444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97593.333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38658.010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97593.376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38622.255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97593.282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38588.192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97593.325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38552.580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97593.371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38517.614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97591.423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38485.091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42.354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97068.219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38983.096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97589.716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38448.648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97114.398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39002.085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97589.863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38413.027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97585.435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38370.418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97583.595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38320.033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97588.145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38279.694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97588.649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38242.710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97589.875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38206.852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97589.741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38171.654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97589.744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38136.955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97653.391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38332.766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97592.666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38736.344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97631.229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38841.175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97578.240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38893.571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97585.289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38798.830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97634.771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38776.417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WWYL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预留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97610.425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38787.856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97588.903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38823.352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97630.839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38823.935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97587.664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38876.980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97035.896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38305.101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97642.019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38853.707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97610.271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38117.901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186.34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97033.252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38298.303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97035.421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38312.220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97588.735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38879.268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97589.112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38786.913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16.14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97631.215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38823.459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97588.961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38822.687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97641.595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38854.083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97593.465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38504.469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97074.887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38321.782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97590.165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38469.543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97589.998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38383.931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97097.882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38287.731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97631.442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38726.969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97095.422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38280.236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97104.185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38253.506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97104.524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38252.956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97068.264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38239.037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97068.142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38238.143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97054.541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38261.048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LD6180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97046.802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38264.285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LD6224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98009.548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38362.556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LD6286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97580.161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38897.278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LD6287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LD6287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97580.614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38896.445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LD6286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LD6329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97983.475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38333.232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97984.232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38332.583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97952.082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38332.945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97953.330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38332.670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45.307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97920.061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38333.246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32.38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97920.875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38332.721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97887.685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38332.772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32.38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97888.605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38332.697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45.082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97878.750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38332.195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97860.296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38335.472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97862.385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38334.261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44.948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97831.825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97832.720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38336.708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97811.071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38335.972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97792.315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38335.242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44.164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97793.327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38335.934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97763.159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38337.081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44.257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97763.948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38337.123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97732.006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97733.031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38334.867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97699.154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38333.122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44.096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97700.238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38332.881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97554.889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38333.359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43.248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43.248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97554.245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38332.855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97525.140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38332.979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97524.253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38333.058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97498.456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38332.731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42.964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97497.637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38332.581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97467.776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38333.655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97466.597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38333.363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97439.240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38336.285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43.308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97440.909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38336.391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97438.932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38353.539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97440.162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38353.631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97468.626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38353.506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97467.996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38353.307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97498.330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38356.520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97526.731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38357.137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97524.991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38357.278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97555.697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38357.156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97555.071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38357.541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97698.922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38357.589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97699.088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38357.948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97731.660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38357.612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97732.282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38357.892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97762.716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38354.878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31.17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97764.555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38355.120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97793.887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38354.997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31.17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97347.368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38457.109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97792.917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38354.182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97354.454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38446.695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97810.902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38355.163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97831.522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38353.441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97832.203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38353.687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97361.560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38436.298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97368.461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38426.432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97861.248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38354.765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97376.243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38414.999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97862.491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38355.584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97877.968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38354.902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97383.636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38404.332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97887.103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38352.999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97391.321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38393.315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97398.399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38382.933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97887.871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38353.377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97919.040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38355.570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LD7977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97405.440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38372.709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97919.714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38355.959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97952.467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38357.302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LD7977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97953.272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38357.715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97982.667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38357.205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45.154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97983.839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38357.568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97993.878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38357.462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97353.053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38430.638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97341.207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38432.517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97371.745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38375.962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97380.206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38381.785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97376.079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38365.164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97387.043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38386.517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97363.736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38421.052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97416.044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38362.310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97430.764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38362.324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97429.092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38321.580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97398.767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38387.652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97453.215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38288.968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97563.351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38104.609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97437.677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38326.249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97449.974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38308.507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97462.687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38290.152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LD6438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97553.641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38135.743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LD6439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97563.331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38121.820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97572.883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38107.944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97582.808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38093.554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97473.509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38312.939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97458.991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38309.877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97457.102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38327.431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97484.662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38305.333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97493.135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38312.846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97502.380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38305.377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97510.833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38312.900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97518.931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38305.445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97528.514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38312.904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97539.172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38305.510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43.582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97546.236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38312.922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97558.341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38305.566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97558.399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38318.591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97568.905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38258.958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97559.236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38161.434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97564.286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38165.059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97564.400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38185.147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97564.478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38208.995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97540.057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38258.339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LD6473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97543.307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38213.365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LD6474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97555.510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38213.351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97544.005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38251.145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10.48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97554.483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38251.160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10.48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97562.178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38244.404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97562.133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38232.148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97562.258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38220.337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97524.175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38257.183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97562.184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38251.051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97643.354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38110.104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97644.339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38065.859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97644.609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38064.613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97651.685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38033.454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97659.457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37963.257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97936.039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37620.939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97915.382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37622.598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48.403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97877.834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37621.212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47.934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LD6530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97835.111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37622.932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LD6531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97834.869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37662.537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48.018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97685.021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37925.147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97875.646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37621.618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97875.553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37641.652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47.831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47.531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97875.614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37662.554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97883.928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37649.782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48.419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48.419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10.42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97890.214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37641.469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54.880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54.580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10.42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54.580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97904.404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37630.959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49.272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48.972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48.972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48.972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48.972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97916.977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37625.575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48.851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48.551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97904.827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37643.649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97919.507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37636.918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48.218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47.918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47.918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97892.620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37653.334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97974.617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37632.421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LD6576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97966.601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37647.094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47.274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92.07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LD6577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97944.474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37632.326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97846.178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37624.240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97858.013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37624.242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97858.104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37640.602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97857.964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37659.363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LD6594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97846.164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37640.517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LD6595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97846.176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37659.144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97973.929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39081.395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98006.591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39082.624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98006.362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39083.713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98060.264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39088.327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98061.310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39089.462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98059.330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39108.837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98095.899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39093.633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98096.594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39094.353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98126.092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39099.107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98126.846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39099.741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98155.348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39106.508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97686.390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37940.442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97670.904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37950.199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LD6620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97661.073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37964.938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97666.571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38118.390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97068.002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38329.813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97065.827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38244.635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21.17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97097.738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38267.745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97671.457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38121.611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97661.046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38136.028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97651.588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38129.485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97672.254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38029.032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97655.825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38052.196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97665.506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38040.567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97674.402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38044.359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97671.803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38051.541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97658.240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38070.149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23.03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97645.586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38067.431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97645.477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38074.655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97645.329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38097.806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97645.057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38120.199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97658.667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38079.782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97670.543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38094.652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97655.305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38084.597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97666.150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38095.030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97659.683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38104.914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97664.375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38108.067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97502.220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38299.036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97518.974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38298.650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97538.946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38299.304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97547.275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38299.353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97546.560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38318.715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18.12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97528.443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38318.791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18.12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97510.756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38319.087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97493.251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38318.629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97473.357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38318.715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97469.480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38396.927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97458.504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38412.651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97447.149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38429.022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19.94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97435.762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38445.393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19.94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97424.338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38462.006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97413.394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38477.770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65.66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97934.361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37633.549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97368.251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38436.971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97375.408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38448.687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97378.737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38461.211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97506.932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38358.656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LD5066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97412.000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38362.971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97564.598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38232.740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LD6720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97564.633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38256.835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LD6730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97930.851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37622.659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48.223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48.023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97898.642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37587.074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LD5668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97871.229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37589.215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46.657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97864.136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37613.481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46.796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97895.383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37611.050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LD5669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97813.626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37593.049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97774.278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37590.991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97775.625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37611.302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97813.312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37611.455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97746.556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37593.483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97698.757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37587.711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97673.870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37587.096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97674.902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37614.342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22.47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97651.669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37589.851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22.37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97651.611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37614.574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97697.370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37614.770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22.47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97746.632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37610.926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97846.712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37593.576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97567.205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38887.287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LD9107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97566.301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38943.803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LD5574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LD7117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97566.742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38943.178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97227.564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37619.198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97218.487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37641.324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LG7120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77.32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97218.811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37634.634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98036.255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39142.562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98042.648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39117.044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38.098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LD7138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97547.648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38916.956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LD6286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LD7146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98036.659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39141.770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37.876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LD7147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98042.914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39116.228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98039.164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39079.054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97563.513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38802.260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97563.303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38801.645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97537.044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38812.625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97536.711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38811.954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20.14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97518.453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38820.464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ES入户线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97518.147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38819.775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ES入户线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LD7213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39.460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20.14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LD7539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97676.388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38881.325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97657.150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38890.696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97657.998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38890.541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97627.747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38907.051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LD5574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97628.506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38906.742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97611.281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38878.960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LD6286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97611.700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38878.312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97641.519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38862.190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97669.912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38847.391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97668.702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38847.699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97012.522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38833.197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96955.858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38773.681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96999.417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38800.475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96987.883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38764.242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96982.524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38847.889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96967.635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38811.268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LD7578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96981.616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38802.096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29.45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96999.787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38846.499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97007.035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38862.858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LG7667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96972.357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38774.138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29.45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97051.110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38362.430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97030.072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38403.347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21.14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97012.901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38439.017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96999.560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38472.347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96987.196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38513.645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39.582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30.08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39.582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96982.690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38543.389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30.08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96974.629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38582.975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96971.090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38620.293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96971.113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38653.153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96973.612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38690.375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96979.150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38727.636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97027.892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38863.130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97044.533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38892.602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97030.704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38402.866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97013.031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38439.642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96999.733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38473.089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40.714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96987.678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38513.239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96982.907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38544.078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40.061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96975.119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38583.736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96971.254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38620.889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96971.297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38652.334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96974.072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38691.115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96979.814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38728.211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96988.372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38765.161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96999.777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38800.942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97012.801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38833.389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LD7609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97028.027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38863.740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97044.965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38892.909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97051.181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38363.465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97018.811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38346.014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96998.593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38387.281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96982.443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38424.645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96968.128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38460.773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96955.933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38499.206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96946.758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38537.997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39.430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96940.679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38577.486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96937.331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38615.572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96935.077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38655.482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96940.267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38695.134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96946.868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38734.383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97000.493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38884.465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97015.568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38910.766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37.608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38.148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37.608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97017.957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38346.290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41.164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96998.428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38387.771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96981.939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38424.996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96967.611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38461.196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96955.453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38499.596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96946.353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38538.522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96940.346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38578.165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96936.985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38616.149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39.796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96934.733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38656.244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96939.907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38695.646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96946.595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38735.290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96955.736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38774.228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LD7639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96967.402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38811.995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38.699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LD7640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96982.499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38848.703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LD7641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96999.857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38884.078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LD7642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97016.069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38911.140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96968.258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38756.451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96953.814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38662.520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96953.390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38624.117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96959.069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38711.216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LD7665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LD7970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98021.081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38306.425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LD7977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97930.845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38356.947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LD9104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97567.597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38887.996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LD9108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39.844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LD9107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97538.266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38901.115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LD9108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97537.279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38901.835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39.844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LD9104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33.33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97085.050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38253.509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21.17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97581.275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38302.563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44.202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97577.790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38295.504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45.284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44.434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44.584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97576.989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38298.578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97567.977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38321.020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97590.019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38102.015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97589.905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38101.211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97632.570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38102.198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97632.450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38103.140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97631.321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38543.122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97600.004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39081.869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97595.002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39075.277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97579.326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39088.203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97553.606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39110.277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97528.122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39134.345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39.056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97522.023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39139.935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39.041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19.54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97509.185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39154.666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19.54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39.232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97503.538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39159.595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97482.525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39184.294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(方)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97458.987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39213.678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97454.398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39216.955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38.663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97710.013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37591.857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97802.732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37591.129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97832.651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37613.466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46.791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97857.759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37590.380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LD6916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97381.278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38353.271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42.439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97381.973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38353.510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97343.267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38353.348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97344.048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38353.544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97276.877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38353.328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97277.743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38353.346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97409.669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38336.684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97408.969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38336.577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97380.962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38337.260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97381.476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38336.793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97342.455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38336.875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42.309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97343.280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38336.720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97314.165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38337.106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97313.253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38336.641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43.175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97275.989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38336.531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97276.656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38336.326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97251.390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38335.388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LD9899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97248.731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38351.939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42.573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  <w:r>
              <w:rPr>
                <w:rFonts w:ascii="宋体" w:hAnsi="宋体"/>
                <w:sz w:val="18"/>
              </w:rPr>
              <w:t>(圆)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28.18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97249.235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38352.068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42.168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97251.898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38335.166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LD9901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97195.729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37953.516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43.042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97183.996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38012.522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LC1005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51.05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LG1025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97152.926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37978.853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16.38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42.308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LD1050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LG2038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97179.327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37638.156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LC2036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LC2035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44.115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LD2044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97373.226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38425.834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LD6421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65.66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LD6714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97652.327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38332.230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44.090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98013.088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38324.384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46.046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LC4232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21.86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4.17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LC7329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LD7970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97653.213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38358.707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44.401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LD6371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98011.295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38364.538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LC4226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LD4223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LD6224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LD6393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45.117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97634.035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38378.548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27.59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24.49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98066.619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38325.730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46.152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97588.261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38303.054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LD6021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22.22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LD9858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21.50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97573.983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38329.709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44.123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LD9861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97572.912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38359.683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9.76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LD6369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97588.628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38378.136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97592.753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38737.851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LC6117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LD6089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16.69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40.706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97579.820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38894.678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LC6038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40.875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LC8100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82.60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LD6092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97652.740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38855.887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4.35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12.87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LD7548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LG6037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82.60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97633.091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38731.654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4.97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LD6035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97642.269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38742.229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LD5105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1*1+2*2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97643.707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38754.663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40.999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LD6040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40.399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40.399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97035.405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38305.672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LC6152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LC6153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LG6178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97074.959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38323.185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13.88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40.262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5*3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40.792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97083.425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38318.023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97095.730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38279.566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LC6166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3.98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8.44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40.370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48.31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0.74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LG6178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97053.295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38261.815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LC6181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LG6150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41.146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LD6179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LD6669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41.096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LG6542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97877.729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37623.033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48.053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控制器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LJ6543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LD6549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LD6577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67.39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LD6576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92.07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LD6555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97.34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LD6529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LD6588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LG7120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97214.180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37564.127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44.896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共井（圆）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LD7124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4*2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77.32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LG7667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97030.222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38899.522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共井（方）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LC7668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38.457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LD3018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LD7581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38.197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43.38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97385.982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38413.816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17.53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97394.264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38401.774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14.62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97404.007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38387.542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97412.128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38376.085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97429.239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38387.495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LJ5005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97421.042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38399.367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LJ5006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97411.142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38413.670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17.39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97403.041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38425.459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14.30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97420.665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38437.495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97428.757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38425.910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97438.540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38411.746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97446.737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38399.874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97396.941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38436.107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12.27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25.84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LJ5014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97413.047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38448.561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44.578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LG5012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LJ5008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44.378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13.43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LJ6543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97927.436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37638.133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47.599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LG6542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47.299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51.95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LJ6544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47.299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LJ6544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97888.915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37662.463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47.711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射灯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LJ6543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47.411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LJ7550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97658.581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38845.875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0.000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3.82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LJ7551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97658.082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38844.959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41.286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高脚灯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LJ7550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41.066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1.04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LJ7560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97566.976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38888.754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LJ7782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LJ7561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LJ7561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97566.763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38888.991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高脚灯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0.32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LJ7767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97659.189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38757.441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LJ7769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4.60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LJ7768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39.953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LJ7768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97659.563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38756.957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39.565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高脚灯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LJ7767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39.345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LJ7779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97562.727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38801.237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39.879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LJ7780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822C08" w:rsidRDefault="00822C08" w:rsidP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822C08" w:rsidRDefault="00822C08" w:rsidP="00822C08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822C08" w:rsidRDefault="00822C08" w:rsidP="00822C0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路灯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822C08" w:rsidRPr="00D845CD" w:rsidRDefault="00822C08" w:rsidP="00822C08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822C08" w:rsidRDefault="00822C08" w:rsidP="00822C08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822C08" w:rsidRDefault="00822C08" w:rsidP="00822C08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822C08" w:rsidRDefault="00822C08" w:rsidP="00822C08">
            <w:pPr>
              <w:jc w:val="center"/>
              <w:rPr>
                <w:rFonts w:ascii="宋体" w:hAnsi="宋体" w:hint="eastAsia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39.679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LJ7780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97561.712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38801.251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高脚灯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LJ7779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39.650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1.02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LJ7782</w:t>
            </w: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97537.406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38902.394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39.810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LJ7560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39.610</w:t>
            </w: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0.22KV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32.56</w:t>
            </w: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68" w:type="dxa"/>
            <w:gridSpan w:val="13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管线总长度：</w:t>
            </w:r>
            <w:r>
              <w:rPr>
                <w:rFonts w:ascii="宋体" w:hAnsi="宋体"/>
                <w:sz w:val="18"/>
              </w:rPr>
              <w:t>13.62公里</w:t>
            </w: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822C08" w:rsidTr="00822C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822C08" w:rsidRDefault="00822C08" w:rsidP="00822C08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3118CF" w:rsidRDefault="00822C08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sectPr w:rsidR="003118CF">
      <w:footerReference w:type="default" r:id="rId6"/>
      <w:pgSz w:w="16838" w:h="11906" w:orient="landscape" w:code="9"/>
      <w:pgMar w:top="851" w:right="907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298" w:rsidRDefault="00717298">
      <w:r>
        <w:separator/>
      </w:r>
    </w:p>
  </w:endnote>
  <w:endnote w:type="continuationSeparator" w:id="1">
    <w:p w:rsidR="00717298" w:rsidRDefault="00717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C08" w:rsidRDefault="00822C08">
    <w:pPr>
      <w:pStyle w:val="a4"/>
      <w:jc w:val="right"/>
      <w:rPr>
        <w:rFonts w:ascii="宋体" w:hAnsi="宋体"/>
      </w:rPr>
    </w:pPr>
    <w:r>
      <w:rPr>
        <w:rFonts w:ascii="宋体" w:hAnsi="宋体"/>
        <w:kern w:val="0"/>
        <w:szCs w:val="21"/>
      </w:rPr>
      <w:t xml:space="preserve">-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DD03A4">
      <w:rPr>
        <w:rFonts w:ascii="宋体" w:hAnsi="宋体"/>
        <w:noProof/>
        <w:kern w:val="0"/>
        <w:szCs w:val="21"/>
      </w:rPr>
      <w:t>16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/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298" w:rsidRDefault="00717298">
      <w:r>
        <w:separator/>
      </w:r>
    </w:p>
  </w:footnote>
  <w:footnote w:type="continuationSeparator" w:id="1">
    <w:p w:rsidR="00717298" w:rsidRDefault="00717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72C"/>
    <w:rsid w:val="001460F8"/>
    <w:rsid w:val="001B6171"/>
    <w:rsid w:val="00260EE0"/>
    <w:rsid w:val="002E294E"/>
    <w:rsid w:val="003118CF"/>
    <w:rsid w:val="00345B7D"/>
    <w:rsid w:val="00346312"/>
    <w:rsid w:val="00406B98"/>
    <w:rsid w:val="004B7E9D"/>
    <w:rsid w:val="00704259"/>
    <w:rsid w:val="00717298"/>
    <w:rsid w:val="007F7472"/>
    <w:rsid w:val="00822C08"/>
    <w:rsid w:val="008853F2"/>
    <w:rsid w:val="0093652D"/>
    <w:rsid w:val="009D1A8B"/>
    <w:rsid w:val="00A20B3F"/>
    <w:rsid w:val="00A75DC3"/>
    <w:rsid w:val="00AE572C"/>
    <w:rsid w:val="00B1406A"/>
    <w:rsid w:val="00BD54AA"/>
    <w:rsid w:val="00BF316C"/>
    <w:rsid w:val="00D845CD"/>
    <w:rsid w:val="00DD03A4"/>
    <w:rsid w:val="00E1299F"/>
    <w:rsid w:val="00E93F37"/>
    <w:rsid w:val="00E9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dg50\&#22320;&#19979;&#31649;&#32447;&#25104;&#26524;&#34920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地下管线成果表1.dot</Template>
  <TotalTime>854</TotalTime>
  <Pages>90</Pages>
  <Words>19137</Words>
  <Characters>109086</Characters>
  <Application>Microsoft Office Word</Application>
  <DocSecurity>0</DocSecurity>
  <Lines>909</Lines>
  <Paragraphs>255</Paragraphs>
  <ScaleCrop>false</ScaleCrop>
  <Company>长沙市勘测设计研究院</Company>
  <LinksUpToDate>false</LinksUpToDate>
  <CharactersWithSpaces>127968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地下管线成果表</dc:title>
  <dc:creator>吴光星</dc:creator>
  <cp:lastModifiedBy>吴光星</cp:lastModifiedBy>
  <cp:revision>2</cp:revision>
  <cp:lastPrinted>2006-08-07T09:33:00Z</cp:lastPrinted>
  <dcterms:created xsi:type="dcterms:W3CDTF">2019-01-29T00:35:00Z</dcterms:created>
  <dcterms:modified xsi:type="dcterms:W3CDTF">2019-01-29T00:35:00Z</dcterms:modified>
</cp:coreProperties>
</file>