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CF" w:rsidRDefault="003118CF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3118CF" w:rsidRDefault="003118CF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</w:t>
      </w:r>
      <w:r w:rsidR="0025311E">
        <w:rPr>
          <w:rFonts w:hint="eastAsia"/>
          <w:b/>
          <w:bCs/>
        </w:rPr>
        <w:t xml:space="preserve"> </w:t>
      </w:r>
      <w:r w:rsidR="0025311E">
        <w:rPr>
          <w:rFonts w:hint="eastAsia"/>
          <w:b/>
          <w:bCs/>
        </w:rPr>
        <w:t>管线种类：综合管廊</w:t>
      </w:r>
      <w:r>
        <w:rPr>
          <w:rFonts w:hint="eastAsia"/>
          <w:b/>
          <w:bCs/>
        </w:rPr>
        <w:t xml:space="preserve">                                                                 </w:t>
      </w:r>
      <w:r w:rsidR="0093652D">
        <w:rPr>
          <w:rFonts w:hint="eastAsia"/>
          <w:b/>
          <w:bCs/>
        </w:rPr>
        <w:t xml:space="preserve">                           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25311E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2E294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</w:t>
            </w:r>
            <w:r w:rsidR="002E294E">
              <w:rPr>
                <w:rFonts w:ascii="宋体" w:hAnsi="宋体" w:hint="eastAsia"/>
              </w:rPr>
              <w:t>顶</w:t>
            </w:r>
            <w:r>
              <w:rPr>
                <w:rFonts w:ascii="宋体" w:hAnsi="宋体" w:hint="eastAsia"/>
              </w:rPr>
              <w:t>高程(M)</w:t>
            </w:r>
          </w:p>
        </w:tc>
        <w:tc>
          <w:tcPr>
            <w:tcW w:w="2126" w:type="dxa"/>
            <w:vMerge w:val="restart"/>
            <w:vAlign w:val="center"/>
          </w:tcPr>
          <w:p w:rsidR="003118CF" w:rsidRPr="00D845CD" w:rsidRDefault="00D845CD" w:rsidP="001B6171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3118CF" w:rsidRDefault="003118CF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3118CF" w:rsidRDefault="003118CF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3118CF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GG1001</w:t>
            </w:r>
          </w:p>
        </w:tc>
        <w:tc>
          <w:tcPr>
            <w:tcW w:w="1276" w:type="dxa"/>
            <w:vAlign w:val="center"/>
          </w:tcPr>
          <w:p w:rsidR="003118CF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97606.619</w:t>
            </w:r>
          </w:p>
        </w:tc>
        <w:tc>
          <w:tcPr>
            <w:tcW w:w="1134" w:type="dxa"/>
            <w:vAlign w:val="center"/>
          </w:tcPr>
          <w:p w:rsidR="003118CF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38057.793</w:t>
            </w: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45.288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3118CF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BD40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GG1002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40.288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22.20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B21D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GG1089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R1.3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40.288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8100*5000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8.11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GG1002</w:t>
            </w:r>
          </w:p>
        </w:tc>
        <w:tc>
          <w:tcPr>
            <w:tcW w:w="1276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97606.622</w:t>
            </w: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38035.591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45.016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DB07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GG1001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40.016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22.20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6055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GG1003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39.346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12.67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GG1003</w:t>
            </w:r>
          </w:p>
        </w:tc>
        <w:tc>
          <w:tcPr>
            <w:tcW w:w="1276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97607.169</w:t>
            </w: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38022.935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45.159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7477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GG1004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39.489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E003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GG1002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39.489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12.67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GG1004</w:t>
            </w:r>
          </w:p>
        </w:tc>
        <w:tc>
          <w:tcPr>
            <w:tcW w:w="1276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97607.035</w:t>
            </w: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38010.836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45.113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A801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GG1005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37.773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396D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GG1003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39.443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GG1005</w:t>
            </w:r>
          </w:p>
        </w:tc>
        <w:tc>
          <w:tcPr>
            <w:tcW w:w="1276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97605.619</w:t>
            </w: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37968.171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43.897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804E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GG1006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38.387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87A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GG1004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36.557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GG1006</w:t>
            </w:r>
          </w:p>
        </w:tc>
        <w:tc>
          <w:tcPr>
            <w:tcW w:w="1276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97604.761</w:t>
            </w: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37956.101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43.770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882E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GG1009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38.260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24.18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4677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GG1005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38.260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GG1009</w:t>
            </w:r>
          </w:p>
        </w:tc>
        <w:tc>
          <w:tcPr>
            <w:tcW w:w="1276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97602.649</w:t>
            </w: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37932.016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43.020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9671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GG1010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37.510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19.35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403E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GG1006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37.510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24.18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GG1010</w:t>
            </w:r>
          </w:p>
        </w:tc>
        <w:tc>
          <w:tcPr>
            <w:tcW w:w="1276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97601.277</w:t>
            </w: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37912.715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43.856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0A7B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GG1011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38.346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10.15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BB20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GG1009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38.346</w:t>
            </w:r>
          </w:p>
        </w:tc>
        <w:tc>
          <w:tcPr>
            <w:tcW w:w="2126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19.35</w:t>
            </w:r>
          </w:p>
        </w:tc>
        <w:tc>
          <w:tcPr>
            <w:tcW w:w="850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6493A" w:rsidRDefault="003118CF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25311E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25311E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25311E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25311E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</w:t>
      </w:r>
      <w:r w:rsidR="00BF316C">
        <w:rPr>
          <w:rFonts w:hint="eastAsia"/>
        </w:rPr>
        <w:t>规划</w:t>
      </w:r>
      <w:r>
        <w:rPr>
          <w:rFonts w:hint="eastAsia"/>
        </w:rPr>
        <w:t>勘测设计研究院</w:t>
      </w:r>
    </w:p>
    <w:p w:rsidR="00D6493A" w:rsidRDefault="00D6493A" w:rsidP="00D6493A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D6493A" w:rsidRDefault="00D6493A" w:rsidP="00D6493A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</w:t>
      </w:r>
      <w:r w:rsidR="0025311E">
        <w:rPr>
          <w:rFonts w:hint="eastAsia"/>
          <w:b/>
          <w:bCs/>
        </w:rPr>
        <w:t xml:space="preserve"> </w:t>
      </w:r>
      <w:r w:rsidR="0025311E">
        <w:rPr>
          <w:rFonts w:hint="eastAsia"/>
          <w:b/>
          <w:bCs/>
        </w:rPr>
        <w:t>管线种类：综合管廊</w:t>
      </w:r>
      <w:r>
        <w:rPr>
          <w:rFonts w:hint="eastAsia"/>
          <w:b/>
          <w:bCs/>
        </w:rPr>
        <w:t xml:space="preserve"> 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25311E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D6493A" w:rsidTr="002C479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D6493A" w:rsidRDefault="00D6493A" w:rsidP="002C4799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D6493A" w:rsidRPr="00D845CD" w:rsidRDefault="00D6493A" w:rsidP="002C4799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D6493A" w:rsidTr="002C4799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D6493A" w:rsidRDefault="00D6493A" w:rsidP="002C4799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D6493A" w:rsidRDefault="00D6493A" w:rsidP="002C4799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D6493A" w:rsidRDefault="00D6493A" w:rsidP="002C4799">
            <w:pPr>
              <w:jc w:val="center"/>
              <w:rPr>
                <w:rFonts w:ascii="宋体" w:hAnsi="宋体" w:hint="eastAsia"/>
              </w:rPr>
            </w:pPr>
          </w:p>
        </w:tc>
      </w:tr>
      <w:tr w:rsidR="00D6493A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GG1011</w:t>
            </w:r>
          </w:p>
        </w:tc>
        <w:tc>
          <w:tcPr>
            <w:tcW w:w="1276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97601.176</w:t>
            </w: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37902.567</w:t>
            </w: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43.856</w:t>
            </w:r>
          </w:p>
        </w:tc>
        <w:tc>
          <w:tcPr>
            <w:tcW w:w="1134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9B4A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GG8027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38.346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24.19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C61B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38.346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10.15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6493A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GG1012</w:t>
            </w:r>
          </w:p>
        </w:tc>
        <w:tc>
          <w:tcPr>
            <w:tcW w:w="1276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97592.339</w:t>
            </w: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37781.707</w:t>
            </w: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43.386</w:t>
            </w:r>
          </w:p>
        </w:tc>
        <w:tc>
          <w:tcPr>
            <w:tcW w:w="1134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FB65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37.486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6.53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1D0F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GG8029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37.876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34.75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6493A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GG1013</w:t>
            </w:r>
          </w:p>
        </w:tc>
        <w:tc>
          <w:tcPr>
            <w:tcW w:w="1276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97591.636</w:t>
            </w: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37775.214</w:t>
            </w: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43.386</w:t>
            </w:r>
          </w:p>
        </w:tc>
        <w:tc>
          <w:tcPr>
            <w:tcW w:w="1134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6236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GG1014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37.486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29.98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B85D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37.486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6.53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6493A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GG1014</w:t>
            </w:r>
          </w:p>
        </w:tc>
        <w:tc>
          <w:tcPr>
            <w:tcW w:w="1276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97589.821</w:t>
            </w: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37745.294</w:t>
            </w: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42.836</w:t>
            </w:r>
          </w:p>
        </w:tc>
        <w:tc>
          <w:tcPr>
            <w:tcW w:w="1134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9E35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36.936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4909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36.936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29.98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6493A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GG1015</w:t>
            </w:r>
          </w:p>
        </w:tc>
        <w:tc>
          <w:tcPr>
            <w:tcW w:w="1276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97582.648</w:t>
            </w: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37644.438</w:t>
            </w: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42.126</w:t>
            </w:r>
          </w:p>
        </w:tc>
        <w:tc>
          <w:tcPr>
            <w:tcW w:w="1134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2042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36.226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10.51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F82C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36.226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62.28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6493A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GG1016</w:t>
            </w:r>
          </w:p>
        </w:tc>
        <w:tc>
          <w:tcPr>
            <w:tcW w:w="1276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97581.578</w:t>
            </w: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37633.986</w:t>
            </w: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42.126</w:t>
            </w:r>
          </w:p>
        </w:tc>
        <w:tc>
          <w:tcPr>
            <w:tcW w:w="1134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F14B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36.226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B03C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GG1015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36.226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10.51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6493A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GG1017</w:t>
            </w:r>
          </w:p>
        </w:tc>
        <w:tc>
          <w:tcPr>
            <w:tcW w:w="1276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97579.336</w:t>
            </w: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37578.813</w:t>
            </w: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41.771</w:t>
            </w:r>
          </w:p>
        </w:tc>
        <w:tc>
          <w:tcPr>
            <w:tcW w:w="1134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4D1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GG1018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35.831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16.29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9841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35.831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D6493A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GG1018</w:t>
            </w:r>
          </w:p>
        </w:tc>
        <w:tc>
          <w:tcPr>
            <w:tcW w:w="1276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97579.242</w:t>
            </w: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37562.525</w:t>
            </w: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41.737</w:t>
            </w:r>
          </w:p>
        </w:tc>
        <w:tc>
          <w:tcPr>
            <w:tcW w:w="1134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6493A" w:rsidRDefault="00D6493A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D6493A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F701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GG1019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35.797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19.35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DC05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35.797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16.29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D6493A" w:rsidRDefault="00D6493A" w:rsidP="00D6493A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25311E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25311E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25311E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25311E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长沙市规划勘测设计研究院</w:t>
      </w:r>
    </w:p>
    <w:p w:rsidR="0025311E" w:rsidRDefault="0025311E" w:rsidP="0025311E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5311E" w:rsidRDefault="0025311E" w:rsidP="0025311E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管线种类：综合管廊</w:t>
      </w:r>
      <w:r>
        <w:rPr>
          <w:rFonts w:hint="eastAsia"/>
          <w:b/>
          <w:bCs/>
        </w:rPr>
        <w:t xml:space="preserve"> 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5311E" w:rsidRPr="00D845CD" w:rsidRDefault="0025311E" w:rsidP="002C4799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5311E" w:rsidRDefault="0025311E" w:rsidP="002C4799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5311E" w:rsidRDefault="0025311E" w:rsidP="002C4799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GG1019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97579.242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37543.176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41.737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836F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35.797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9.91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D97F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GG1018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35.797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19.35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GG1020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97579.734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37533.280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6410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35.562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5A45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GG1019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35.562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9.91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GG1021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97579.692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37460.800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41.659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1D02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35.719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41.15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0771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35.719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GG1022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97579.562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37419.646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41.675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BE1D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35.735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15.61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FF76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35.735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41.15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GG1023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97580.363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37404.058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41.675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9D29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GG8034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36.345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13.70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9157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36.345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15.61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GG1030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97580.542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37366.434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8304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GG8035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36.167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1218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GG8034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36.167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23.92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GG1031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97580.542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37293.800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42.246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0718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36.916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7454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36.916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GG1032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97580.542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37256.700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42.493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0C43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GG8039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37.163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28.20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C044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GG8038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37.163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5311E" w:rsidRDefault="0025311E" w:rsidP="0025311E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5311E" w:rsidRDefault="0025311E" w:rsidP="0025311E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5311E" w:rsidRDefault="0025311E" w:rsidP="0025311E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管线种类：综合管廊</w:t>
      </w:r>
      <w:r>
        <w:rPr>
          <w:rFonts w:hint="eastAsia"/>
          <w:b/>
          <w:bCs/>
        </w:rPr>
        <w:t xml:space="preserve"> 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5311E" w:rsidRPr="00D845CD" w:rsidRDefault="0025311E" w:rsidP="002C4799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5311E" w:rsidRDefault="0025311E" w:rsidP="002C4799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5311E" w:rsidRDefault="0025311E" w:rsidP="002C4799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GG1033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97580.553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37205.413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42.629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533D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GG1034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36.429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12.88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AA7E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GG8039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36.429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23.09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GG1034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97580.542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37192.533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41.879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8741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GG1035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35.679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19.34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B32B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35.679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12.88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GG1035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97580.692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37173.191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41.837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FB76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GG1086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35.637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F2B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GG1034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35.637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19.34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GG1036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97582.608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37132.383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42.936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8434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GG1086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36.736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27.27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B42C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36.736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GG1037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97581.944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37125.837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A174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36.872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5328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GG8040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36.872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15.04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GG1041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97589.352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37010.805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44.361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2B78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GG1085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38.161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5200*4500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GG1042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97647.920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37099.550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41.564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9D5E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GG1045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38.464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2600*3100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GG1045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97630.802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37099.623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41.641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0323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GG1042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38.541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2600*3100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F4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GG1046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38.541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2600*3100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35.29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GG1046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97596.045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37093.502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42.253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496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GG1045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39.153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2600*3100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35.29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5311E" w:rsidRDefault="0025311E" w:rsidP="0025311E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5311E" w:rsidRDefault="0025311E" w:rsidP="0025311E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5311E" w:rsidRDefault="0025311E" w:rsidP="0025311E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管线种类：综合管廊</w:t>
      </w:r>
      <w:r>
        <w:rPr>
          <w:rFonts w:hint="eastAsia"/>
          <w:b/>
          <w:bCs/>
        </w:rPr>
        <w:t xml:space="preserve"> 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5311E" w:rsidRPr="00D845CD" w:rsidRDefault="0025311E" w:rsidP="002C4799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5311E" w:rsidRDefault="0025311E" w:rsidP="002C4799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5311E" w:rsidRDefault="0025311E" w:rsidP="002C4799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</w:tr>
      <w:tr w:rsidR="0025311E" w:rsidTr="00EB0E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GG1090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39.153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2600*3100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GG1085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97585.732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37049.698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42.485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BC33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GG1041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36.285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5200*4500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AB18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GG8041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36.285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16.19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GG1086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97582.534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37159.652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42.750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4D5C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GG1035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36.550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4559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36.550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27.27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GG1089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97605.328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38065.796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45.317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8F11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GG1001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8100*5000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8.11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GG1090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97582.993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37092.712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42.503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3A58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GG1046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39.403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2600*3100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7C02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GG1091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36.303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A41C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GG1092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36.303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6.67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GG1091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97582.668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37099.004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42.513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2962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GG1090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36.313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A57F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GG8040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36.313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GG1092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97583.420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37086.056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42.475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EA5B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GG1090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36.275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6.67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C220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GG8041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36.275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20.24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GG8027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97599.156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37878.466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44.071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4D41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38.561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24.19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021C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GG8028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38.561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12.11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GG8028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97598.067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37866.407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44.050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354A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GG8027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38.540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12.11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5311E" w:rsidRDefault="0025311E" w:rsidP="0025311E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5311E" w:rsidRDefault="0025311E" w:rsidP="0025311E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5311E" w:rsidRDefault="0025311E" w:rsidP="0025311E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管线种类：综合管廊</w:t>
      </w:r>
      <w:r>
        <w:rPr>
          <w:rFonts w:hint="eastAsia"/>
          <w:b/>
          <w:bCs/>
        </w:rPr>
        <w:t xml:space="preserve"> 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5311E" w:rsidRPr="00D845CD" w:rsidRDefault="0025311E" w:rsidP="002C4799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5311E" w:rsidRDefault="0025311E" w:rsidP="002C4799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5311E" w:rsidRDefault="0025311E" w:rsidP="002C4799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</w:tr>
      <w:tr w:rsidR="0025311E" w:rsidTr="00095F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GG8029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38.540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50.14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GG8029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97594.546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37816.391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43.723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E459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GG8028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38.213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50.14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E469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38.213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34.75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GG8030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97587.978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37718.139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42.836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0D0D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GG1014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36.936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27.22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722E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36.936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11.62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GG8031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97587.267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37706.542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42.818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3904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36.918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11.62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AF5F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GG1015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36.918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62.28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GG8032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97581.257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37622.626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B14C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36.137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F95D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GG1017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36.137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GG8033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97579.802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37496.957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41.496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EC02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35.556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3E36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35.556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GG8034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97580.512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37390.357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8129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GG1023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36.167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13.70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94E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36.167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23.92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GG8035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97580.504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37349.010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42.072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A251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GG1030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36.742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17.42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B157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GG8036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36.742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12.35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GG8036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97580.519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37336.661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42.109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316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GG8035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36.779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12.35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25311E" w:rsidRDefault="0025311E" w:rsidP="0025311E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25311E" w:rsidRDefault="0025311E" w:rsidP="0025311E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25311E" w:rsidRDefault="0025311E" w:rsidP="0025311E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管线种类：综合管廊</w:t>
      </w:r>
      <w:r>
        <w:rPr>
          <w:rFonts w:hint="eastAsia"/>
          <w:b/>
          <w:bCs/>
        </w:rPr>
        <w:t xml:space="preserve"> 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管顶高程(M)</w:t>
            </w:r>
          </w:p>
        </w:tc>
        <w:tc>
          <w:tcPr>
            <w:tcW w:w="2126" w:type="dxa"/>
            <w:vMerge w:val="restart"/>
            <w:vAlign w:val="center"/>
          </w:tcPr>
          <w:p w:rsidR="0025311E" w:rsidRPr="00D845CD" w:rsidRDefault="0025311E" w:rsidP="002C4799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25311E" w:rsidRDefault="0025311E" w:rsidP="002C4799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25311E" w:rsidRDefault="0025311E" w:rsidP="002C4799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25311E" w:rsidRDefault="0025311E" w:rsidP="002C4799">
            <w:pPr>
              <w:jc w:val="center"/>
              <w:rPr>
                <w:rFonts w:ascii="宋体" w:hAnsi="宋体" w:hint="eastAsia"/>
              </w:rPr>
            </w:pPr>
          </w:p>
        </w:tc>
      </w:tr>
      <w:tr w:rsidR="0025311E" w:rsidTr="00E004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36.779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42.86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GG8037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97580.429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37281.717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42.297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894C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36.967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903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GG8038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36.967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12.94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GG8038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97580.687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37268.777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42.096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5C69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36.766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12.94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6846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36.766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12.08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GG8039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97580.709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37228.503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41.901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872F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35.701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28.20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146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GG1033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35.701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9000*5000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23.09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GG8040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97582.493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37110.804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43.069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BE3B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GG1037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36.869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15.04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407E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GG1091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36.869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5200*2550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GG8041</w:t>
            </w: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97584.579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37065.849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43.097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管点直埋点</w:t>
            </w:r>
          </w:p>
        </w:tc>
      </w:tr>
      <w:tr w:rsidR="0025311E" w:rsidTr="00DE2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GG1092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36.897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20.24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4E72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GG1085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36.897</w:t>
            </w: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5200*5000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16.19</w:t>
            </w: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344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868" w:type="dxa"/>
            <w:gridSpan w:val="13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管线总长度：</w:t>
            </w:r>
            <w:r>
              <w:rPr>
                <w:rFonts w:ascii="宋体" w:hAnsi="宋体"/>
                <w:sz w:val="18"/>
              </w:rPr>
              <w:t>1.12公里</w:t>
            </w: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25311E" w:rsidTr="002C4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25311E" w:rsidRDefault="0025311E" w:rsidP="002C4799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3118CF" w:rsidRDefault="0025311E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sectPr w:rsidR="003118CF">
      <w:footerReference w:type="default" r:id="rId6"/>
      <w:pgSz w:w="16838" w:h="11906" w:orient="landscape" w:code="9"/>
      <w:pgMar w:top="851" w:right="907" w:bottom="56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4D1" w:rsidRDefault="00C704D1">
      <w:r>
        <w:separator/>
      </w:r>
    </w:p>
  </w:endnote>
  <w:endnote w:type="continuationSeparator" w:id="1">
    <w:p w:rsidR="00C704D1" w:rsidRDefault="00C70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8CF" w:rsidRDefault="003118CF">
    <w:pPr>
      <w:pStyle w:val="a4"/>
      <w:jc w:val="right"/>
      <w:rPr>
        <w:rFonts w:ascii="宋体" w:hAnsi="宋体"/>
      </w:rPr>
    </w:pPr>
    <w:r>
      <w:rPr>
        <w:rFonts w:ascii="宋体" w:hAnsi="宋体"/>
        <w:kern w:val="0"/>
        <w:szCs w:val="21"/>
      </w:rPr>
      <w:t xml:space="preserve">-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 w:rsidR="0025311E">
      <w:rPr>
        <w:rFonts w:ascii="宋体" w:hAnsi="宋体"/>
        <w:noProof/>
        <w:kern w:val="0"/>
        <w:szCs w:val="21"/>
      </w:rPr>
      <w:t>6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/>
        <w:kern w:val="0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4D1" w:rsidRDefault="00C704D1">
      <w:r>
        <w:separator/>
      </w:r>
    </w:p>
  </w:footnote>
  <w:footnote w:type="continuationSeparator" w:id="1">
    <w:p w:rsidR="00C704D1" w:rsidRDefault="00C704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72C"/>
    <w:rsid w:val="001460F8"/>
    <w:rsid w:val="001B6171"/>
    <w:rsid w:val="0025311E"/>
    <w:rsid w:val="00260EE0"/>
    <w:rsid w:val="002E294E"/>
    <w:rsid w:val="003118CF"/>
    <w:rsid w:val="00345B7D"/>
    <w:rsid w:val="00346312"/>
    <w:rsid w:val="00406B98"/>
    <w:rsid w:val="00704259"/>
    <w:rsid w:val="007F7472"/>
    <w:rsid w:val="008853F2"/>
    <w:rsid w:val="0093652D"/>
    <w:rsid w:val="009D1A8B"/>
    <w:rsid w:val="00A20B3F"/>
    <w:rsid w:val="00AE572C"/>
    <w:rsid w:val="00B1406A"/>
    <w:rsid w:val="00BD54AA"/>
    <w:rsid w:val="00BF316C"/>
    <w:rsid w:val="00C704D1"/>
    <w:rsid w:val="00D01762"/>
    <w:rsid w:val="00D6493A"/>
    <w:rsid w:val="00D845CD"/>
    <w:rsid w:val="00E1299F"/>
    <w:rsid w:val="00E93F37"/>
    <w:rsid w:val="00E9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dg50\&#22320;&#19979;&#31649;&#32447;&#25104;&#26524;&#34920;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地下管线成果表1.dot</Template>
  <TotalTime>2</TotalTime>
  <Pages>7</Pages>
  <Words>1623</Words>
  <Characters>9256</Characters>
  <Application>Microsoft Office Word</Application>
  <DocSecurity>0</DocSecurity>
  <Lines>77</Lines>
  <Paragraphs>21</Paragraphs>
  <ScaleCrop>false</ScaleCrop>
  <Company>长沙市勘测设计研究院</Company>
  <LinksUpToDate>false</LinksUpToDate>
  <CharactersWithSpaces>10858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地下管线成果表</dc:title>
  <dc:creator>吴光星</dc:creator>
  <cp:lastModifiedBy>吴光星</cp:lastModifiedBy>
  <cp:revision>2</cp:revision>
  <cp:lastPrinted>2006-08-07T09:33:00Z</cp:lastPrinted>
  <dcterms:created xsi:type="dcterms:W3CDTF">2019-01-29T00:58:00Z</dcterms:created>
  <dcterms:modified xsi:type="dcterms:W3CDTF">2019-01-29T00:58:00Z</dcterms:modified>
</cp:coreProperties>
</file>