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225422"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225422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LG2049</w:t>
            </w:r>
          </w:p>
        </w:tc>
        <w:tc>
          <w:tcPr>
            <w:tcW w:w="1276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97163.329</w:t>
            </w:r>
          </w:p>
        </w:tc>
        <w:tc>
          <w:tcPr>
            <w:tcW w:w="1134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37636.485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45.074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共井（方）</w:t>
            </w:r>
          </w:p>
        </w:tc>
      </w:tr>
      <w:tr w:rsidR="00225422" w:rsidTr="003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LL2054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44.454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515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LL2056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44.514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18.31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479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LL2050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44.274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LL1000</w:t>
            </w:r>
          </w:p>
        </w:tc>
        <w:tc>
          <w:tcPr>
            <w:tcW w:w="1276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97174.479</w:t>
            </w: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37720.975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44.490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117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LL2049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43.490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49.76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F58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LL1001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43.490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50.90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LL1001</w:t>
            </w:r>
          </w:p>
        </w:tc>
        <w:tc>
          <w:tcPr>
            <w:tcW w:w="1276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97174.321</w:t>
            </w: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37771.875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44.318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30B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LL1000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43.218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50.90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E0C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LL1002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43.218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A56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LL7135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43.218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LL1002</w:t>
            </w:r>
          </w:p>
        </w:tc>
        <w:tc>
          <w:tcPr>
            <w:tcW w:w="1276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97171.706</w:t>
            </w: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37812.839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44.062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E2F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LL1001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43.062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707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LL8976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43.062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49.76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LL1003</w:t>
            </w:r>
          </w:p>
        </w:tc>
        <w:tc>
          <w:tcPr>
            <w:tcW w:w="1276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97157.627</w:t>
            </w: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37908.312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43.644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13F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LL1101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42.144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32.64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82B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LL8976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42.244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46.79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LL1004</w:t>
            </w:r>
          </w:p>
        </w:tc>
        <w:tc>
          <w:tcPr>
            <w:tcW w:w="1276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97142.572</w:t>
            </w: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37985.320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43.375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AB64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LL1005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42.075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51.50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345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LL1101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42.075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LL1005</w:t>
            </w:r>
          </w:p>
        </w:tc>
        <w:tc>
          <w:tcPr>
            <w:tcW w:w="1276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97130.796</w:t>
            </w: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38035.455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619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LL1004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41.893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51.50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E06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LL1006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41.643</w:t>
            </w:r>
          </w:p>
        </w:tc>
        <w:tc>
          <w:tcPr>
            <w:tcW w:w="2126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54.78</w:t>
            </w:r>
          </w:p>
        </w:tc>
        <w:tc>
          <w:tcPr>
            <w:tcW w:w="850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LL1006</w:t>
            </w:r>
          </w:p>
        </w:tc>
        <w:tc>
          <w:tcPr>
            <w:tcW w:w="1276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97116.205</w:t>
            </w:r>
          </w:p>
        </w:tc>
        <w:tc>
          <w:tcPr>
            <w:tcW w:w="1134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38088.256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42.796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225422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E57FAE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22542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225422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22542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225422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E57FAE" w:rsidRDefault="00E57FAE" w:rsidP="00E57FA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E57FAE" w:rsidRDefault="00E57FAE" w:rsidP="00E57FA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225422"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225422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E57FAE" w:rsidRPr="00D845CD" w:rsidRDefault="00E57FAE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E57FAE" w:rsidRDefault="00E57FAE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E57FAE" w:rsidRDefault="00E57FAE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E57FAE" w:rsidRDefault="00E57FAE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E74A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54.78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522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LL1007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97085.518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38172.044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42.111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50A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B7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LL1008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97097.952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38107.973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43.003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52A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073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LL1052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LL1009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97110.353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38064.656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43.188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C00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64A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LL1010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97122.444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38017.448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43.457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153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133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43.097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LL1011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97132.757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37975.180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43.487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524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572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LL1012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97147.061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37929.974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43.423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603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D53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LL1013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97155.120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37875.999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43.906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E6E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961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E57FAE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LL1014</w:t>
            </w:r>
          </w:p>
        </w:tc>
        <w:tc>
          <w:tcPr>
            <w:tcW w:w="1276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97160.736</w:t>
            </w: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37828.842</w:t>
            </w: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44.008</w:t>
            </w:r>
          </w:p>
        </w:tc>
        <w:tc>
          <w:tcPr>
            <w:tcW w:w="1134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E57FAE" w:rsidRDefault="00E57FAE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E57FAE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E57FAE" w:rsidRDefault="00E57FAE" w:rsidP="00E57FA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22542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225422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225422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225422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457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852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97164.725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37743.120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C63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55.04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A05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44.227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97165.254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37688.086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A2C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55.04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A60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96984.775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38375.446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056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48.46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328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96964.143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38419.291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712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48.46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D7A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97162.176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37788.907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B08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907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96946.296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38463.683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05E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40.697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55E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96932.089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38510.322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D1F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875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96924.575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38558.061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8428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967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48.87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96920.310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38606.748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13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48.87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76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40.058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96917.001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38654.525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20B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806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54.28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96922.696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38708.506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25D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54.28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773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96931.969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38756.791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D4D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04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96943.788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38803.115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A50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39.193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624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96960.765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38847.795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D3D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F03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96974.894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38877.856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39.091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507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21D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97022.711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38956.228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1F79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075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97050.038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38975.419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B63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B71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97029.769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38313.274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41.674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AA4B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321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97011.100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38349.772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1306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46A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97064.173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38200.608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42.476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E77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LL1052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741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97101.146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38136.417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159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E3B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559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49.27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LL1052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97081.369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38158.158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B7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B0B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97026.195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38299.445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D860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3.38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97152.536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37940.553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FB60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118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276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52.70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97068.441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38215.902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44E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E3A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LL2008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97159.685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37580.769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94D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97172.118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37644.937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A07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D3A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43.277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97166.289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37575.728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E727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57.76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97167.486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37633.475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941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57.76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250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97174.081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37671.221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A4E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660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97163.359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37637.271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45.071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971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012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97174.927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37638.745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909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0C2E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NN入户线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LL2056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97162.160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37618.213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D3F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LL2008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E00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0.38KV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97081.777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38931.908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淹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B0E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37.042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600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36.962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54.92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15B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37.042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97116.067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38972.330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淹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91C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37.373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97082.326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38927.991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淹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E6E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3.45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15B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37.048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F51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37.528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600*600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97080.100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38925.360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淹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AF1E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36.995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3.45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67A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37.415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600*600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97083.663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38927.837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D032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B2B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600*600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97080.698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38924.391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C878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600*600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97091.939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38930.054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37.998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电杆</w:t>
            </w:r>
          </w:p>
        </w:tc>
      </w:tr>
      <w:tr w:rsidR="00225422" w:rsidTr="00FF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36.998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LL4501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97534.761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38365.447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877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WN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97397.089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39196.980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A0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97431.335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39221.630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39.074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F1F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23D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12.41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97463.721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39237.814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E3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67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LL5050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97500.850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39271.965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582A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97636.044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38139.545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A556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300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97636.092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38189.938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45.358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950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44.808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470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44.808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97636.126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38239.949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44.984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A5C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64.70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372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97639.010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38310.098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F3C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876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5*2+6*1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56.46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236F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54.89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113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97647.140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38365.965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44.164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E50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5*2+6*1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56.46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23D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97637.605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38392.889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338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43.286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50.50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151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97637.751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38443.385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53B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50.50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14E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53.48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97636.759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38496.860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627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53.48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619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97636.010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38543.058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42.438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B75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49.10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72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97635.884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38592.154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42.088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356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41.098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50E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909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49.10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97636.166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38642.537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41.797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45B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50.65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B2B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97636.277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38693.182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E5B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50.65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244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97638.504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38729.830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56A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90E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5*2+6*1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51.22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97632.258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38780.664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D10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F22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5*2+6*1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51.22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931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1*1+2*2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61.26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97638.833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38850.068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90E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334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54C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1*1+2*2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97591.349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38591.682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E72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97651.756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38328.387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D5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69.51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276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97584.124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38310.689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92C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26.06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16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54.89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D2F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97565.704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38329.120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43.946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1129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26.06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34B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97636.622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38304.649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7430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F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64.70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97634.416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38841.634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EF6C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D2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LL6033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97633.496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38841.910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6974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1*1+2*2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55F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1*1+2*2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61.26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LL6096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97008.255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38912.483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B38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LL6097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37.232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80C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37.362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48.27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LL6097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96977.409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38857.599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F2B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LL7570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07B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LL6096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97028.052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38296.618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60F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14.62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229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B4E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3.38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97029.530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38311.162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D0B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14.62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A3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NN入户线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0361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97046.174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38244.360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95F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A11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97051.626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38249.800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474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55.60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E0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97044.268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38263.552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C39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11A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40.870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97749.622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38332.690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83F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74F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97721.258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38329.178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44.804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40F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69.51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A68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97521.741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38328.522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43.944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83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B19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97469.745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38328.976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B0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42.161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F17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68.60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97047.586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38378.923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D76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B47A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40.062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56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56.89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97025.352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38423.770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A02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E5E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49.80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97006.121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38469.710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E0B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35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49.80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96994.365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38518.341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B6D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D29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30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50.95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96985.635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38561.390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907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536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96976.900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38610.942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D5D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50.32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C41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96978.395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38657.287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961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51.18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237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96980.764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38708.410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39.555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14C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38.255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51.18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43B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48.10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4111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96934.709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38716.850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159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750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54.50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44A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96926.677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38659.240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53A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549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54.05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98063.733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38313.500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078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96929.291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38605.256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549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54.34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658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39.077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54.05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96935.505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38551.273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D5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39.149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51.04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A31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39.149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54.34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98011.024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38309.687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226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847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45.185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96946.311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38501.394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B40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39.211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52.04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932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50.95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161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51.04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97999.364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38326.339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46.125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1222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E40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96961.540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38451.637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97D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39.515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52.04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128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39.515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97941.058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38326.586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31C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44.828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A45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97880.946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38328.360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A650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20B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36A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LL8060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00C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96982.151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38404.988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9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115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51.00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97881.116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38359.366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45.172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24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B5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97005.207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38357.206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41.395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609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D53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97049.530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38887.457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97D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LL6096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48.27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EE25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LL3012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37.845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54.92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B40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97832.555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38359.799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914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44.403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E7B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44.223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97832.175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38367.363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46.499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变压器</w:t>
            </w:r>
          </w:p>
        </w:tc>
      </w:tr>
      <w:tr w:rsidR="00225422" w:rsidTr="009B6E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45.909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523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97857.235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38333.190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818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63.39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163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97793.844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38333.367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65F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63.39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42E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97954.712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39103.551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74A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97992.288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39104.180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35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538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98050.798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39114.386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38.829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D09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22B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E16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59.39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98040.670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39073.454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38.353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F679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37.233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LL6540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98087.888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39114.640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C6B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LL6538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06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LL6541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49.19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LL6541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98136.071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39124.541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347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49.19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97401.193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38331.632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43.283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02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LL6216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68.60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F13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42.483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97350.706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38331.070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60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318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E23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97349.979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38357.929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53F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97258.402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38330.315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735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LL6751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024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SS入户线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97867.061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37586.605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87C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46.124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12B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46.024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97817.056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37587.510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47.288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32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62.18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F2B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28.35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2B6E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46.168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97816.990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37615.862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47.212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666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46.092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28.35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97754.883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37588.067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46.020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61B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93B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62.18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97716.953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37588.049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10A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D03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97659.588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37584.788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B47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96762.431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38167.757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电杆</w:t>
            </w:r>
          </w:p>
        </w:tc>
      </w:tr>
      <w:tr w:rsidR="00225422" w:rsidTr="004F46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96761.796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38167.493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1322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828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96725.105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38229.264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38.818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0100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37.918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96747.045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38163.661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电杆</w:t>
            </w:r>
          </w:p>
        </w:tc>
      </w:tr>
      <w:tr w:rsidR="00225422" w:rsidTr="007714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96755.123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38163.521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37.386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E63D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37.086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040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37.086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96660.501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38185.603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C550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55.33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C66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96656.062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38183.393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B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4.96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LL7107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97454.970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39269.679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BD77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C15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58.07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LL7108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97408.358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39235.040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4864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LL7555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37.831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E2A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37.831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10KV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58.07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97229.571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37571.151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640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97234.033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37627.811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D7F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729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97224.196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37679.497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E2C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61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50.81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97221.944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37730.255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C57C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31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50.81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97219.568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37774.371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977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0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5557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97215.807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37821.266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866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24C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97214.868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37865.244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43.581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D07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E73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97209.474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37918.616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939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35C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97204.206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37950.940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153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F54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D48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LL1101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52.70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97212.139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37969.103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A65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D41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97204.958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38005.649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83B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219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97189.837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38010.062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A33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42.433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B818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97177.367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38056.740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42.813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5B64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49.63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E5D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97163.987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38104.531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42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49.63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23C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97147.922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38151.891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F0D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24E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50.01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077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49.27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97131.852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38199.417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964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41F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97113.555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38245.792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797F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49.85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463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23.83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97104.254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38267.730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064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444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23.83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C5F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LL6157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55.60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97108.639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38294.894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A6E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100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29.92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97095.923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38321.981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67D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CD1C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29.92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97075.469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38329.339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D6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744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56.89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200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LL7191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97224.049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37644.220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A215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407D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97595.595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38885.406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362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94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51.47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97640.451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38860.165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C21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64.31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531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334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51.47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97697.554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38830.576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F12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64.31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LL7511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97536.680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38920.859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A58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LL7542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97028.994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38856.019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淹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911A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369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LL7557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97006.533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38806.754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E48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LL7562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53.65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3C38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LL7562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96990.933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38755.420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909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L1.10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38.480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48.10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EA3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53.65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LL7570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96962.669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38822.859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E721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LL6097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53B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LL7571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96946.403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38770.080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20D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LL6508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54.50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75A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LL7570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38.330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LL7709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97301.538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38362.141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CA47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LL7710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42.024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LL7710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97295.886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38363.088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7A3F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LL7709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LL8060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97880.141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38326.932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45.571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1E27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97076.912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38331.866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633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LL7151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75C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97088.154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38321.684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B6D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B52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40.996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15.17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97102.256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38293.163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DC47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A61E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97104.496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38275.437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F1E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12D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97116.620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38243.454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13E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751A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97132.676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38203.260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F21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41.436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97578.198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38298.507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A1F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LL6028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13.55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853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97808.518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38274.695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D6A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97809.784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38328.442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471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5E55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97809.011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38360.971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157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845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97809.662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38423.786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8172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62.82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LL8959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97833.111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38376.013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46.351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225422" w:rsidTr="002540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LL6517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97638.655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38089.872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46.060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0C28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LL6000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D57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45.460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97566.834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38364.912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43.928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4D3E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422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43.578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52.69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97443.639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39220.004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38.972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2531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38.112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12.41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C3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LL5044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37.912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97537.913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39115.019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39.387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AA35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37.707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6F6D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37.787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21.08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97551.955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39130.739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39.104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712D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21.08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CA62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37.504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97232.557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37633.978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6C10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LL7131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06A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LL7191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13.31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97697.066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37583.759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2200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0232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97886.459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37584.249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47.304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7951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3861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97502.880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38371.511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电杆</w:t>
            </w:r>
          </w:p>
        </w:tc>
      </w:tr>
      <w:tr w:rsidR="00225422" w:rsidTr="005F3A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97514.163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38363.673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BA37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52.69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1250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43.593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97634.879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38381.334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1F1D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63C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38.401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30.97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LL8971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97604.489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38375.371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DB47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39.670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30.97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823A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39.670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96737.594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38208.003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35.800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291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34.900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429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34.900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LL8972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97920.856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37584.976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47.346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543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LL6900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96989.677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38907.513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502B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LL1029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33.14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A49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27.92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LL8973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96714.383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38173.048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38.487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940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36.487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55.33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157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LL7084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36.487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97578.533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38368.667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3B4A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25422" w:rsidRDefault="00225422" w:rsidP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25422" w:rsidRDefault="00225422" w:rsidP="00225422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25422" w:rsidRDefault="00225422" w:rsidP="0022542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电力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25422" w:rsidRPr="00D845CD" w:rsidRDefault="00225422" w:rsidP="002A07A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25422" w:rsidRDefault="00225422" w:rsidP="002A07A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25422" w:rsidRDefault="00225422" w:rsidP="002A07A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25422" w:rsidRDefault="00225422" w:rsidP="002A07AA">
            <w:pPr>
              <w:jc w:val="center"/>
              <w:rPr>
                <w:rFonts w:ascii="宋体" w:hAnsi="宋体" w:hint="eastAsia"/>
              </w:rPr>
            </w:pPr>
          </w:p>
        </w:tc>
      </w:tr>
      <w:tr w:rsidR="00225422" w:rsidTr="00950A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LL8961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LL8974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97002.212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38932.456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38.923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5872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27.92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F718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LL8975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38.563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97013.021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38947.667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9723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B02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LL1030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38.509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2*1+4*1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LL8975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97652.174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38384.818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225422" w:rsidTr="00AA66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NN入户线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A163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17.64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LL8976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97165.916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37862.261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43.854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96B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LL1002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49.76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60F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LL1003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42.454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46.79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LL8977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97178.366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38062.747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42.720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1A19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42.120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LL8978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97182.932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38044.068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42.935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FA76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LL8977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19.23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D248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42.335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LL8979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97187.357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38028.268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42.842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641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LL8978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42.242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16.41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970B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LL8980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42.242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26.50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A0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LL8980</w:t>
            </w:r>
          </w:p>
        </w:tc>
        <w:tc>
          <w:tcPr>
            <w:tcW w:w="127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97200.331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38005.164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42.989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225422" w:rsidTr="003265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LL8979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42.389</w:t>
            </w:r>
          </w:p>
        </w:tc>
        <w:tc>
          <w:tcPr>
            <w:tcW w:w="2126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26.50</w:t>
            </w:r>
          </w:p>
        </w:tc>
        <w:tc>
          <w:tcPr>
            <w:tcW w:w="850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25422" w:rsidTr="002035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225422" w:rsidRDefault="00225422" w:rsidP="002A07A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8.19公里</w:t>
            </w:r>
          </w:p>
        </w:tc>
      </w:tr>
    </w:tbl>
    <w:p w:rsidR="003118CF" w:rsidRDefault="00225422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613" w:rsidRDefault="003A0613">
      <w:r>
        <w:separator/>
      </w:r>
    </w:p>
  </w:endnote>
  <w:endnote w:type="continuationSeparator" w:id="1">
    <w:p w:rsidR="003A0613" w:rsidRDefault="003A0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225422">
      <w:rPr>
        <w:rFonts w:ascii="宋体" w:hAnsi="宋体"/>
        <w:noProof/>
        <w:kern w:val="0"/>
        <w:szCs w:val="21"/>
      </w:rPr>
      <w:t>27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613" w:rsidRDefault="003A0613">
      <w:r>
        <w:separator/>
      </w:r>
    </w:p>
  </w:footnote>
  <w:footnote w:type="continuationSeparator" w:id="1">
    <w:p w:rsidR="003A0613" w:rsidRDefault="003A06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1460F8"/>
    <w:rsid w:val="001B6171"/>
    <w:rsid w:val="00225422"/>
    <w:rsid w:val="00246479"/>
    <w:rsid w:val="00260EE0"/>
    <w:rsid w:val="002E294E"/>
    <w:rsid w:val="003118CF"/>
    <w:rsid w:val="00345B7D"/>
    <w:rsid w:val="00346312"/>
    <w:rsid w:val="003A0613"/>
    <w:rsid w:val="00406B98"/>
    <w:rsid w:val="00704259"/>
    <w:rsid w:val="007F7472"/>
    <w:rsid w:val="008853F2"/>
    <w:rsid w:val="0093652D"/>
    <w:rsid w:val="009D1A8B"/>
    <w:rsid w:val="00A20B3F"/>
    <w:rsid w:val="00AE572C"/>
    <w:rsid w:val="00B1406A"/>
    <w:rsid w:val="00BD54AA"/>
    <w:rsid w:val="00BF316C"/>
    <w:rsid w:val="00D845CD"/>
    <w:rsid w:val="00E1299F"/>
    <w:rsid w:val="00E57FAE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3</TotalTime>
  <Pages>27</Pages>
  <Words>5869</Words>
  <Characters>33457</Characters>
  <Application>Microsoft Office Word</Application>
  <DocSecurity>0</DocSecurity>
  <Lines>278</Lines>
  <Paragraphs>78</Paragraphs>
  <ScaleCrop>false</ScaleCrop>
  <Company>长沙市勘测设计研究院</Company>
  <LinksUpToDate>false</LinksUpToDate>
  <CharactersWithSpaces>39248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2019-01-29T00:44:00Z</dcterms:created>
  <dcterms:modified xsi:type="dcterms:W3CDTF">2019-01-29T00:44:00Z</dcterms:modified>
</cp:coreProperties>
</file>