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E0567B"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E0567B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MT2820</w:t>
            </w:r>
          </w:p>
        </w:tc>
        <w:tc>
          <w:tcPr>
            <w:tcW w:w="1276" w:type="dxa"/>
            <w:vAlign w:val="center"/>
          </w:tcPr>
          <w:p w:rsidR="003118CF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97975.700</w:t>
            </w:r>
          </w:p>
        </w:tc>
        <w:tc>
          <w:tcPr>
            <w:tcW w:w="1134" w:type="dxa"/>
            <w:vAlign w:val="center"/>
          </w:tcPr>
          <w:p w:rsidR="003118CF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38361.362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45.884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D419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MT2821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44.984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27.23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D6D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MT8285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44.984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1.41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MT2821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97948.466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38361.419</w:t>
            </w:r>
          </w:p>
        </w:tc>
        <w:tc>
          <w:tcPr>
            <w:tcW w:w="851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45.768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F5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MT2820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44.438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27.23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208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MT2822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44.438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22.66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MT2822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97925.877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38359.643</w:t>
            </w:r>
          </w:p>
        </w:tc>
        <w:tc>
          <w:tcPr>
            <w:tcW w:w="851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45.676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861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MT2823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44.526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21.81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2A20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MT2821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44.526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22.66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MT2823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97904.212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38357.150</w:t>
            </w:r>
          </w:p>
        </w:tc>
        <w:tc>
          <w:tcPr>
            <w:tcW w:w="851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45.619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B57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MT2824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44.029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21.58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F16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MT2822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44.029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21.81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MT2824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97882.635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38356.843</w:t>
            </w:r>
          </w:p>
        </w:tc>
        <w:tc>
          <w:tcPr>
            <w:tcW w:w="851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45.507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22A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MT2825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43.867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22.04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85E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MT2823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43.867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21.58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MT2825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97860.599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38357.218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45.358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95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MT2826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43.908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85.48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01E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MT2824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43.908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22.04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MT2826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97775.134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38358.828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45.131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838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MT2825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44.121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85.48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112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MT2827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44.121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9.04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MT2827</w:t>
            </w:r>
          </w:p>
        </w:tc>
        <w:tc>
          <w:tcPr>
            <w:tcW w:w="1276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97766.102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38359.080</w:t>
            </w:r>
          </w:p>
        </w:tc>
        <w:tc>
          <w:tcPr>
            <w:tcW w:w="851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F2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MT2828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43.893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18.41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247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MT2826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43.893</w:t>
            </w:r>
          </w:p>
        </w:tc>
        <w:tc>
          <w:tcPr>
            <w:tcW w:w="2126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9.04</w:t>
            </w:r>
          </w:p>
        </w:tc>
        <w:tc>
          <w:tcPr>
            <w:tcW w:w="850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9B629D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E0567B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9B629D" w:rsidRDefault="009B629D" w:rsidP="009B629D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9B629D" w:rsidRDefault="009B629D" w:rsidP="009B629D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E0567B"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E0567B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9B629D" w:rsidRPr="00D845CD" w:rsidRDefault="009B629D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9B629D" w:rsidRDefault="009B629D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9B629D" w:rsidRDefault="009B629D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9B629D" w:rsidRDefault="009B629D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MT2828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97747.716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38360.018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44.904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24D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E37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MT2829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97723.493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38361.211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44.791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557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A10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MT2830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97694.799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38361.575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44.702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E74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839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MT2831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97653.874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38360.402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A60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42.620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MT4467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97172.239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37579.734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44.960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709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MT4468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97171.798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37592.469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45.111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25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63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MT4469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97171.867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37609.304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45.132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D73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06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MT4470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97172.000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37612.124</w:t>
            </w: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45.059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94D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24.53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92B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F08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9B629D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MT4471</w:t>
            </w:r>
          </w:p>
        </w:tc>
        <w:tc>
          <w:tcPr>
            <w:tcW w:w="1276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97196.512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37611.264</w:t>
            </w:r>
          </w:p>
        </w:tc>
        <w:tc>
          <w:tcPr>
            <w:tcW w:w="851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44.961</w:t>
            </w:r>
          </w:p>
        </w:tc>
        <w:tc>
          <w:tcPr>
            <w:tcW w:w="1134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B629D" w:rsidRDefault="009B629D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B629D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9B629D" w:rsidRDefault="009B629D" w:rsidP="009B629D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E0567B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E0567B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2231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24.53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204D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97225.480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37610.931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7269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5D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97227.185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37610.934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36B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97172.682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37619.635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44.991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C0F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442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97174.713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37632.200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B2D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C3D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97175.947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37641.705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A18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632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97177.086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37650.360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A2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E76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97177.835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37660.282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71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D6D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97178.219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37680.137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B5A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3D3C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97177.964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37707.936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56E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14.87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049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97177.577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37722.798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F56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14.87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209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27.04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97177.803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37749.836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B2C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9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27.04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97177.264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37786.980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720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B1B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97175.803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37806.178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46C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643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97174.447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37818.601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D4F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15E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97172.854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37832.500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D3A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11F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97171.656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37846.924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E2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7624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97169.867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37858.216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079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F2D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97169.143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37866.029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B27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7.40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97E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97167.656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37873.273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051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MT4489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7.40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F1D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97166.054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37879.809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040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B5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97163.948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37886.972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36E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136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97160.721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37905.659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006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41.724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126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41.724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97156.794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37928.652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375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F2A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97151.750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37955.277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62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DB2C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97148.656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37972.853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67F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E59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97144.804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37988.831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054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66E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86A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97145.257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37989.088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44E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552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97149.956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37990.297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738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8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97164.094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37993.748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C3A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97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97187.290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37998.432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D2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51C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97203.904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38001.420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A3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25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97204.409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38001.614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1C34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76C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97205.867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38001.821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E48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97139.700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38012.018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51F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MT4497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235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97132.780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38040.651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F7B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41F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97132.329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38042.737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E14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D1F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97122.780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38077.639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825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16F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97117.683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38094.014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259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63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97109.931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38118.659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70B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MT4509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958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97106.183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38128.281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60A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8C7D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97103.791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38135.906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F55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901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97099.074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38150.644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05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E7D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97092.272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38168.910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643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238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97077.663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38201.745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42.206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83B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63E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97073.931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38210.806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33D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52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97065.404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38231.288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D33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355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97061.992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38237.802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42.029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37D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C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97058.344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38243.282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625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790A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97054.785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38249.174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C4B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A44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MT4519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97051.782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38255.715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41.828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A4B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671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97047.074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38267.768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41C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129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97045.000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38272.435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371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22.98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959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97035.763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38293.473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936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905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22.98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B35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97049.890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38300.614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126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E36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97065.875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38307.482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60D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14E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97091.413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38317.206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903B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26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97093.897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38317.988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310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97034.817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38295.537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44F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2B78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96D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97028.193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38292.849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419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97030.173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38306.928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F64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F76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97034.572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38308.821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E7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C2E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97033.981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38310.075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6226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E2D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5.09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97031.831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38314.690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241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5.09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A68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97031.436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38315.355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72E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C67A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97016.499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38344.641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F13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254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97017.253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38345.788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04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16.08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267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97009.311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38359.774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417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16.08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528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97003.946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38369.750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66D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07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96996.245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38387.646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63B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MT4539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C28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38419.132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D0F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E42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96971.158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38445.683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40.878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72A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35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96966.620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38457.732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A77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DB61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96962.234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38470.133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16C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85D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96957.290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38486.750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40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F1A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96952.882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38503.390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535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44D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96950.712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38510.695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C2F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645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96948.591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38517.644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94D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231A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96945.009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38534.412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96E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420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96941.682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38554.016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A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E05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MT4549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96939.075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38570.958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00D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F71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96937.023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38585.875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F2D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38.817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706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38.817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96936.515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38597.481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B1D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317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96936.497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38606.336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62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A07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96936.105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38612.562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E51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828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96935.118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38619.564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F3B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C63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96933.384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38628.427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A18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B5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96932.380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38635.298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916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E21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96932.666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38646.759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910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F970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96932.528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38659.605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73D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A3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MT4559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96933.411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38670.857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60D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A5C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96936.527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38686.496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39.581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C70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970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96939.715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38705.592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C4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C7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96941.667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38716.086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535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F11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96943.086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38724.231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22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357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96945.576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38738.798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39.352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069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106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96950.016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38757.616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1C7C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ED16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96952.843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38770.266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623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F56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96956.843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38783.793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39.118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35E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B46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96961.406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38799.479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925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255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96968.145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38819.893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E09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60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96974.092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38835.374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618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34B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96979.349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38848.739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C58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E1E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96982.782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38856.381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D2D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E37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96987.726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38866.408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764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4613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37.224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90.98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97036.072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38943.482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00D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40C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90.98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97044.304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38954.869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420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37.398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574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37.398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97051.175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38963.527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80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37.330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D49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37.330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97057.253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38969.307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38.314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F31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3A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97062.172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38976.397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F0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37.284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E5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37.284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97072.201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38987.637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38.605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A72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F4D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97081.447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38998.098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D4D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96974.857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38846.062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A0D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96974.788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38845.785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2635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06A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96974.791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38845.458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B4F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MT4629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2534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96974.667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38845.070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960E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540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96974.352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38844.172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44B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16F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96974.182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38843.838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265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441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96976.904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38842.767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38.910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D50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37.060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D14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MT4573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37.060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C63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MT4633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37.060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97971.339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38876.010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D14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97974.780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38883.934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D572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56B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97985.567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38889.110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37.774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D27E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D7B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97991.321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38890.238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37.322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303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310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36.522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98004.455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38896.924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11D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36.469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A3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36.469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98024.353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38905.612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5564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MT7108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36.402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98016.551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38277.302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46.616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C6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45.586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98017.286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38301.669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46.468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ED49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45.458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A2D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45.458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98016.548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38309.571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AC4C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968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7.94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98016.017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38315.344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46.310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6E6D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156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98015.909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38322.416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46.157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B7F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MT8279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33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44.647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98015.796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38330.273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45.995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E6E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7.86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94B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44.485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98015.748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38359.721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45.676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654E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F118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A23C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98010.250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38359.831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B6B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9A4C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97999.168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38360.431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2A72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8204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97977.111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38361.322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72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MT2820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644F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98015.812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38360.216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45.670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945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F03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085A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98019.387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38360.024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45.751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A6F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452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44.631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98040.969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38359.270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45.918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3A75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98015.887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38365.816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97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MT8286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BC3E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98015.456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38383.845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45.550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F0F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18.03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7548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98015.633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38401.078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524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D956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17.23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98015.489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38415.647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E0567B" w:rsidTr="00EE36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MT8295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MT8710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97685.702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38878.213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3A3C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MT8711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97673.366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38884.150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FD04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13.69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B09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MT8712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97650.884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38895.918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BC3B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MT8711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25.38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C44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40.399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MT8713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97634.171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38905.272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9B5C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F20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40.232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MT8714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97618.902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38913.552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41.160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E0567B" w:rsidRDefault="00E0567B" w:rsidP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E0567B" w:rsidRDefault="00E0567B" w:rsidP="00E0567B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0567B" w:rsidRDefault="00E0567B" w:rsidP="00E0567B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燃气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0567B" w:rsidRPr="00D845CD" w:rsidRDefault="00E0567B" w:rsidP="005D17D2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0567B" w:rsidRDefault="00E0567B" w:rsidP="005D17D2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0567B" w:rsidRDefault="00E0567B" w:rsidP="005D17D2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0567B" w:rsidRDefault="00E0567B" w:rsidP="005D17D2">
            <w:pPr>
              <w:jc w:val="center"/>
              <w:rPr>
                <w:rFonts w:ascii="宋体" w:hAnsi="宋体" w:hint="eastAsia"/>
              </w:rPr>
            </w:pPr>
          </w:p>
        </w:tc>
      </w:tr>
      <w:tr w:rsidR="00E0567B" w:rsidTr="00AD0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A59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MT8715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97605.696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38921.227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7000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MT8714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15.27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35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MT8716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97597.139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38925.598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41.084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C859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MT8715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413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39.824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MT8717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97591.279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38928.453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0426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MT8716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CE0E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39.788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MT8718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97574.178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38937.227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40.833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8B02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MT8719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183C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MT8717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39.683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19.22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MT8719</w:t>
            </w: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97553.402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38952.530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40.916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E0567B" w:rsidTr="004162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MT8718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39.426</w:t>
            </w: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315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中压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25.80</w:t>
            </w: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E336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2.44公里</w:t>
            </w: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0567B" w:rsidTr="005D17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0567B" w:rsidRDefault="00E0567B" w:rsidP="005D17D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E0567B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E07" w:rsidRDefault="00367E07">
      <w:r>
        <w:separator/>
      </w:r>
    </w:p>
  </w:endnote>
  <w:endnote w:type="continuationSeparator" w:id="1">
    <w:p w:rsidR="00367E07" w:rsidRDefault="00367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E0567B">
      <w:rPr>
        <w:rFonts w:ascii="宋体" w:hAnsi="宋体"/>
        <w:noProof/>
        <w:kern w:val="0"/>
        <w:szCs w:val="21"/>
      </w:rPr>
      <w:t>11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E07" w:rsidRDefault="00367E07">
      <w:r>
        <w:separator/>
      </w:r>
    </w:p>
  </w:footnote>
  <w:footnote w:type="continuationSeparator" w:id="1">
    <w:p w:rsidR="00367E07" w:rsidRDefault="00367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60EE0"/>
    <w:rsid w:val="002E294E"/>
    <w:rsid w:val="003118CF"/>
    <w:rsid w:val="00344B59"/>
    <w:rsid w:val="00345B7D"/>
    <w:rsid w:val="00346312"/>
    <w:rsid w:val="00367E07"/>
    <w:rsid w:val="00406B98"/>
    <w:rsid w:val="00704259"/>
    <w:rsid w:val="007F7472"/>
    <w:rsid w:val="008853F2"/>
    <w:rsid w:val="0093652D"/>
    <w:rsid w:val="009B629D"/>
    <w:rsid w:val="009D1A8B"/>
    <w:rsid w:val="00A20B3F"/>
    <w:rsid w:val="00AE572C"/>
    <w:rsid w:val="00B1406A"/>
    <w:rsid w:val="00BD54AA"/>
    <w:rsid w:val="00BF316C"/>
    <w:rsid w:val="00D845CD"/>
    <w:rsid w:val="00E0567B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2</TotalTime>
  <Pages>21</Pages>
  <Words>4495</Words>
  <Characters>25626</Characters>
  <Application>Microsoft Office Word</Application>
  <DocSecurity>0</DocSecurity>
  <Lines>213</Lines>
  <Paragraphs>60</Paragraphs>
  <ScaleCrop>false</ScaleCrop>
  <Company>长沙市勘测设计研究院</Company>
  <LinksUpToDate>false</LinksUpToDate>
  <CharactersWithSpaces>30061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2019-01-29T01:00:00Z</dcterms:created>
  <dcterms:modified xsi:type="dcterms:W3CDTF">2019-01-29T01:00:00Z</dcterms:modified>
</cp:coreProperties>
</file>