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CF" w:rsidRDefault="003118CF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3118CF" w:rsidRDefault="003118CF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 w:rsidR="00757692">
        <w:rPr>
          <w:rFonts w:hint="eastAsia"/>
          <w:b/>
          <w:bCs/>
        </w:rPr>
        <w:t>弱电</w:t>
      </w:r>
      <w:r>
        <w:rPr>
          <w:rFonts w:hint="eastAsia"/>
          <w:b/>
          <w:bCs/>
        </w:rPr>
        <w:t xml:space="preserve">                                                                </w:t>
      </w:r>
      <w:r w:rsidR="0093652D">
        <w:rPr>
          <w:rFonts w:hint="eastAsia"/>
          <w:b/>
          <w:bCs/>
        </w:rPr>
        <w:t xml:space="preserve">                           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 w:rsidR="00757692"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3118CF" w:rsidRDefault="003118CF" w:rsidP="008853F2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3118CF" w:rsidRDefault="003118CF" w:rsidP="002E294E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</w:t>
            </w:r>
            <w:r w:rsidR="002E294E">
              <w:rPr>
                <w:rFonts w:ascii="宋体" w:hAnsi="宋体" w:hint="eastAsia"/>
              </w:rPr>
              <w:t>顶</w:t>
            </w:r>
            <w:r>
              <w:rPr>
                <w:rFonts w:ascii="宋体" w:hAnsi="宋体" w:hint="eastAsia"/>
              </w:rPr>
              <w:t>高程(M)</w:t>
            </w:r>
          </w:p>
        </w:tc>
        <w:tc>
          <w:tcPr>
            <w:tcW w:w="2126" w:type="dxa"/>
            <w:vMerge w:val="restart"/>
            <w:vAlign w:val="center"/>
          </w:tcPr>
          <w:p w:rsidR="003118CF" w:rsidRPr="00D845CD" w:rsidRDefault="00D845CD" w:rsidP="001B6171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3118CF" w:rsidRDefault="003118CF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3118CF" w:rsidRDefault="003118CF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3118CF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LG2049</w:t>
            </w:r>
          </w:p>
        </w:tc>
        <w:tc>
          <w:tcPr>
            <w:tcW w:w="1276" w:type="dxa"/>
            <w:vAlign w:val="center"/>
          </w:tcPr>
          <w:p w:rsidR="003118CF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97163.329</w:t>
            </w:r>
          </w:p>
        </w:tc>
        <w:tc>
          <w:tcPr>
            <w:tcW w:w="1134" w:type="dxa"/>
            <w:vAlign w:val="center"/>
          </w:tcPr>
          <w:p w:rsidR="003118CF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37636.485</w:t>
            </w:r>
          </w:p>
        </w:tc>
        <w:tc>
          <w:tcPr>
            <w:tcW w:w="851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3118CF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45.074</w:t>
            </w:r>
          </w:p>
        </w:tc>
        <w:tc>
          <w:tcPr>
            <w:tcW w:w="1134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3118CF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757692" w:rsidTr="00BE11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XX2052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44.844</w:t>
            </w:r>
          </w:p>
        </w:tc>
        <w:tc>
          <w:tcPr>
            <w:tcW w:w="2126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6.05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XG2047</w:t>
            </w:r>
          </w:p>
        </w:tc>
        <w:tc>
          <w:tcPr>
            <w:tcW w:w="1276" w:type="dxa"/>
            <w:vAlign w:val="center"/>
          </w:tcPr>
          <w:p w:rsidR="009D1A8B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97171.696</w:t>
            </w:r>
          </w:p>
        </w:tc>
        <w:tc>
          <w:tcPr>
            <w:tcW w:w="1134" w:type="dxa"/>
            <w:vAlign w:val="center"/>
          </w:tcPr>
          <w:p w:rsidR="009D1A8B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37634.577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44.954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共井人孔</w:t>
            </w:r>
          </w:p>
        </w:tc>
      </w:tr>
      <w:tr w:rsidR="00757692" w:rsidTr="001F713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XR1000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43.104</w:t>
            </w:r>
          </w:p>
        </w:tc>
        <w:tc>
          <w:tcPr>
            <w:tcW w:w="2126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46.99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D959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XX2014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</w:t>
            </w:r>
          </w:p>
        </w:tc>
        <w:tc>
          <w:tcPr>
            <w:tcW w:w="1134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43.104</w:t>
            </w:r>
          </w:p>
        </w:tc>
        <w:tc>
          <w:tcPr>
            <w:tcW w:w="2126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65.45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AE73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XX7137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43.194</w:t>
            </w:r>
          </w:p>
        </w:tc>
        <w:tc>
          <w:tcPr>
            <w:tcW w:w="2126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54.71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XG7580</w:t>
            </w:r>
          </w:p>
        </w:tc>
        <w:tc>
          <w:tcPr>
            <w:tcW w:w="1276" w:type="dxa"/>
            <w:vAlign w:val="center"/>
          </w:tcPr>
          <w:p w:rsidR="009D1A8B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96979.661</w:t>
            </w:r>
          </w:p>
        </w:tc>
        <w:tc>
          <w:tcPr>
            <w:tcW w:w="1134" w:type="dxa"/>
            <w:vAlign w:val="center"/>
          </w:tcPr>
          <w:p w:rsidR="009D1A8B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38416.399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41.042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共井手孔</w:t>
            </w:r>
          </w:p>
        </w:tc>
      </w:tr>
      <w:tr w:rsidR="00757692" w:rsidTr="00E14C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XR8560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39.442</w:t>
            </w:r>
          </w:p>
        </w:tc>
        <w:tc>
          <w:tcPr>
            <w:tcW w:w="2126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63.07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DA2EB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XX7581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40.542</w:t>
            </w:r>
          </w:p>
        </w:tc>
        <w:tc>
          <w:tcPr>
            <w:tcW w:w="2126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62.57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BB79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XX7579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39.442</w:t>
            </w:r>
          </w:p>
        </w:tc>
        <w:tc>
          <w:tcPr>
            <w:tcW w:w="2126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96.00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XR1000</w:t>
            </w:r>
          </w:p>
        </w:tc>
        <w:tc>
          <w:tcPr>
            <w:tcW w:w="1276" w:type="dxa"/>
            <w:vAlign w:val="center"/>
          </w:tcPr>
          <w:p w:rsidR="009D1A8B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97173.698</w:t>
            </w:r>
          </w:p>
        </w:tc>
        <w:tc>
          <w:tcPr>
            <w:tcW w:w="1134" w:type="dxa"/>
            <w:vAlign w:val="center"/>
          </w:tcPr>
          <w:p w:rsidR="009D1A8B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37681.525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44.584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757692" w:rsidTr="00B24E5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XG2047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42.784</w:t>
            </w:r>
          </w:p>
        </w:tc>
        <w:tc>
          <w:tcPr>
            <w:tcW w:w="2126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46.99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1E45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XR1001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42.784</w:t>
            </w:r>
          </w:p>
        </w:tc>
        <w:tc>
          <w:tcPr>
            <w:tcW w:w="2126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75.40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XR1001</w:t>
            </w:r>
          </w:p>
        </w:tc>
        <w:tc>
          <w:tcPr>
            <w:tcW w:w="1276" w:type="dxa"/>
            <w:vAlign w:val="center"/>
          </w:tcPr>
          <w:p w:rsidR="009D1A8B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97175.842</w:t>
            </w:r>
          </w:p>
        </w:tc>
        <w:tc>
          <w:tcPr>
            <w:tcW w:w="1134" w:type="dxa"/>
            <w:vAlign w:val="center"/>
          </w:tcPr>
          <w:p w:rsidR="009D1A8B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37756.896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44.342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人孔</w:t>
            </w:r>
          </w:p>
        </w:tc>
      </w:tr>
      <w:tr w:rsidR="00757692" w:rsidTr="00AD5F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XR1000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42.842</w:t>
            </w:r>
          </w:p>
        </w:tc>
        <w:tc>
          <w:tcPr>
            <w:tcW w:w="2126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75.40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595D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XR1002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42.842</w:t>
            </w:r>
          </w:p>
        </w:tc>
        <w:tc>
          <w:tcPr>
            <w:tcW w:w="2126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82.55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XR1002</w:t>
            </w:r>
          </w:p>
        </w:tc>
        <w:tc>
          <w:tcPr>
            <w:tcW w:w="1276" w:type="dxa"/>
            <w:vAlign w:val="center"/>
          </w:tcPr>
          <w:p w:rsidR="009D1A8B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97170.632</w:t>
            </w:r>
          </w:p>
        </w:tc>
        <w:tc>
          <w:tcPr>
            <w:tcW w:w="1134" w:type="dxa"/>
            <w:vAlign w:val="center"/>
          </w:tcPr>
          <w:p w:rsidR="009D1A8B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37839.280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43.928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人孔</w:t>
            </w:r>
          </w:p>
        </w:tc>
      </w:tr>
      <w:tr w:rsidR="00757692" w:rsidTr="008B02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XR1001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42.328</w:t>
            </w:r>
          </w:p>
        </w:tc>
        <w:tc>
          <w:tcPr>
            <w:tcW w:w="2126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82.55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D78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XR1003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42.328</w:t>
            </w:r>
          </w:p>
        </w:tc>
        <w:tc>
          <w:tcPr>
            <w:tcW w:w="2126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78.46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XR1003</w:t>
            </w:r>
          </w:p>
        </w:tc>
        <w:tc>
          <w:tcPr>
            <w:tcW w:w="1276" w:type="dxa"/>
            <w:vAlign w:val="center"/>
          </w:tcPr>
          <w:p w:rsidR="009D1A8B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97157.311</w:t>
            </w:r>
          </w:p>
        </w:tc>
        <w:tc>
          <w:tcPr>
            <w:tcW w:w="1134" w:type="dxa"/>
            <w:vAlign w:val="center"/>
          </w:tcPr>
          <w:p w:rsidR="009D1A8B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37916.598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43.602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人孔</w:t>
            </w:r>
          </w:p>
        </w:tc>
      </w:tr>
      <w:tr w:rsidR="00757692" w:rsidTr="00EF27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XR1002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R0.3</w:t>
            </w:r>
          </w:p>
        </w:tc>
        <w:tc>
          <w:tcPr>
            <w:tcW w:w="1134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42.772</w:t>
            </w:r>
          </w:p>
        </w:tc>
        <w:tc>
          <w:tcPr>
            <w:tcW w:w="2126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78.46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5026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XR1004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L0.3</w:t>
            </w:r>
          </w:p>
        </w:tc>
        <w:tc>
          <w:tcPr>
            <w:tcW w:w="1134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42.772</w:t>
            </w:r>
          </w:p>
        </w:tc>
        <w:tc>
          <w:tcPr>
            <w:tcW w:w="2126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89.85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XR1004</w:t>
            </w:r>
          </w:p>
        </w:tc>
        <w:tc>
          <w:tcPr>
            <w:tcW w:w="1276" w:type="dxa"/>
            <w:vAlign w:val="center"/>
          </w:tcPr>
          <w:p w:rsidR="009D1A8B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97139.953</w:t>
            </w:r>
          </w:p>
        </w:tc>
        <w:tc>
          <w:tcPr>
            <w:tcW w:w="1134" w:type="dxa"/>
            <w:vAlign w:val="center"/>
          </w:tcPr>
          <w:p w:rsidR="009D1A8B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38004.755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43.197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人孔</w:t>
            </w:r>
          </w:p>
        </w:tc>
      </w:tr>
      <w:tr w:rsidR="00757692" w:rsidTr="001F08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XR1003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42.377</w:t>
            </w:r>
          </w:p>
        </w:tc>
        <w:tc>
          <w:tcPr>
            <w:tcW w:w="2126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89.85</w:t>
            </w:r>
          </w:p>
        </w:tc>
        <w:tc>
          <w:tcPr>
            <w:tcW w:w="850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423575" w:rsidRDefault="003118CF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 w:rsidR="00757692"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 w:rsidR="00757692"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 w:rsidR="00757692"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</w:t>
      </w:r>
      <w:r w:rsidR="00757692">
        <w:rPr>
          <w:rFonts w:hint="eastAsia"/>
        </w:rPr>
        <w:t>2019-01-28</w:t>
      </w:r>
      <w:r>
        <w:rPr>
          <w:rFonts w:hint="eastAsia"/>
        </w:rPr>
        <w:t xml:space="preserve">                          </w:t>
      </w:r>
      <w:r>
        <w:rPr>
          <w:rFonts w:hint="eastAsia"/>
        </w:rPr>
        <w:t>长沙市</w:t>
      </w:r>
      <w:r w:rsidR="00BF316C">
        <w:rPr>
          <w:rFonts w:hint="eastAsia"/>
        </w:rPr>
        <w:t>规划</w:t>
      </w:r>
      <w:r>
        <w:rPr>
          <w:rFonts w:hint="eastAsia"/>
        </w:rPr>
        <w:t>勘测设计研究院</w:t>
      </w:r>
    </w:p>
    <w:p w:rsidR="00423575" w:rsidRDefault="00423575" w:rsidP="0042357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423575" w:rsidRDefault="00423575" w:rsidP="0042357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 w:rsidR="00757692">
        <w:rPr>
          <w:rFonts w:hint="eastAsia"/>
          <w:b/>
          <w:bCs/>
        </w:rPr>
        <w:t>弱电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 w:rsidR="00757692"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423575" w:rsidTr="00C9012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423575" w:rsidRDefault="00423575" w:rsidP="00C9012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423575" w:rsidRPr="00D845CD" w:rsidRDefault="00423575" w:rsidP="00C9012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423575" w:rsidRDefault="00423575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423575" w:rsidRDefault="00423575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423575" w:rsidRDefault="00423575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423575" w:rsidRDefault="00423575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423575" w:rsidTr="00C9012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423575" w:rsidRDefault="00423575" w:rsidP="00C9012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423575" w:rsidRDefault="00423575" w:rsidP="00C9012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423575" w:rsidRDefault="00423575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423575" w:rsidRDefault="00423575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423575" w:rsidRDefault="00423575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423575" w:rsidRDefault="00423575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423575" w:rsidRDefault="00423575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423575" w:rsidRDefault="00423575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423575" w:rsidRDefault="00423575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423575" w:rsidRDefault="00423575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423575" w:rsidRDefault="00423575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423575" w:rsidRDefault="00423575" w:rsidP="00C9012A">
            <w:pPr>
              <w:jc w:val="center"/>
              <w:rPr>
                <w:rFonts w:ascii="宋体" w:hAnsi="宋体" w:hint="eastAsia"/>
              </w:rPr>
            </w:pPr>
          </w:p>
        </w:tc>
      </w:tr>
      <w:tr w:rsidR="00757692" w:rsidTr="000707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XR1005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42.357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98.64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844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XX7120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42.288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45.65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423575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XR1005</w:t>
            </w:r>
          </w:p>
        </w:tc>
        <w:tc>
          <w:tcPr>
            <w:tcW w:w="1276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97114.317</w:t>
            </w:r>
          </w:p>
        </w:tc>
        <w:tc>
          <w:tcPr>
            <w:tcW w:w="1134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38100.009</w:t>
            </w:r>
          </w:p>
        </w:tc>
        <w:tc>
          <w:tcPr>
            <w:tcW w:w="851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42.727</w:t>
            </w:r>
          </w:p>
        </w:tc>
        <w:tc>
          <w:tcPr>
            <w:tcW w:w="1134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人孔</w:t>
            </w:r>
          </w:p>
        </w:tc>
      </w:tr>
      <w:tr w:rsidR="00757692" w:rsidTr="00201AA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XR1004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41.427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98.64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3140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XR9543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41.387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40.49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423575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XR1006</w:t>
            </w:r>
          </w:p>
        </w:tc>
        <w:tc>
          <w:tcPr>
            <w:tcW w:w="1276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97075.603</w:t>
            </w:r>
          </w:p>
        </w:tc>
        <w:tc>
          <w:tcPr>
            <w:tcW w:w="1134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38202.333</w:t>
            </w:r>
          </w:p>
        </w:tc>
        <w:tc>
          <w:tcPr>
            <w:tcW w:w="851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42.174</w:t>
            </w:r>
          </w:p>
        </w:tc>
        <w:tc>
          <w:tcPr>
            <w:tcW w:w="1134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人孔</w:t>
            </w:r>
          </w:p>
        </w:tc>
      </w:tr>
      <w:tr w:rsidR="00757692" w:rsidTr="00D62D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XR6150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40.774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112.00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B0336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XR9543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40.854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68.96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423575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XR6000</w:t>
            </w:r>
          </w:p>
        </w:tc>
        <w:tc>
          <w:tcPr>
            <w:tcW w:w="1276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97634.410</w:t>
            </w:r>
          </w:p>
        </w:tc>
        <w:tc>
          <w:tcPr>
            <w:tcW w:w="1134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38115.986</w:t>
            </w:r>
          </w:p>
        </w:tc>
        <w:tc>
          <w:tcPr>
            <w:tcW w:w="851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45.959</w:t>
            </w:r>
          </w:p>
        </w:tc>
        <w:tc>
          <w:tcPr>
            <w:tcW w:w="1134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9B151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XR6001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45.059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48.34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423575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XR6001</w:t>
            </w:r>
          </w:p>
        </w:tc>
        <w:tc>
          <w:tcPr>
            <w:tcW w:w="1276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97586.073</w:t>
            </w:r>
          </w:p>
        </w:tc>
        <w:tc>
          <w:tcPr>
            <w:tcW w:w="1134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38115.393</w:t>
            </w:r>
          </w:p>
        </w:tc>
        <w:tc>
          <w:tcPr>
            <w:tcW w:w="851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45.954</w:t>
            </w:r>
          </w:p>
        </w:tc>
        <w:tc>
          <w:tcPr>
            <w:tcW w:w="1134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2C76C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XR6000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45.054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48.34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593F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XR6002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R0.9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45.254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55.14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423575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XR6002</w:t>
            </w:r>
          </w:p>
        </w:tc>
        <w:tc>
          <w:tcPr>
            <w:tcW w:w="1276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97584.932</w:t>
            </w:r>
          </w:p>
        </w:tc>
        <w:tc>
          <w:tcPr>
            <w:tcW w:w="1134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38170.519</w:t>
            </w:r>
          </w:p>
        </w:tc>
        <w:tc>
          <w:tcPr>
            <w:tcW w:w="851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45.529</w:t>
            </w:r>
          </w:p>
        </w:tc>
        <w:tc>
          <w:tcPr>
            <w:tcW w:w="1134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54755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XR6003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44.729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64.93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192A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XR6001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44.729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55.14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423575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XR6003</w:t>
            </w:r>
          </w:p>
        </w:tc>
        <w:tc>
          <w:tcPr>
            <w:tcW w:w="1276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97583.522</w:t>
            </w:r>
          </w:p>
        </w:tc>
        <w:tc>
          <w:tcPr>
            <w:tcW w:w="1134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38235.436</w:t>
            </w:r>
          </w:p>
        </w:tc>
        <w:tc>
          <w:tcPr>
            <w:tcW w:w="851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44.991</w:t>
            </w:r>
          </w:p>
        </w:tc>
        <w:tc>
          <w:tcPr>
            <w:tcW w:w="1134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FB504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XR6002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44.391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64.93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6C76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XR6004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44.391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78.43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423575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XR6004</w:t>
            </w:r>
          </w:p>
        </w:tc>
        <w:tc>
          <w:tcPr>
            <w:tcW w:w="1276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97584.828</w:t>
            </w:r>
          </w:p>
        </w:tc>
        <w:tc>
          <w:tcPr>
            <w:tcW w:w="1134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38313.855</w:t>
            </w:r>
          </w:p>
        </w:tc>
        <w:tc>
          <w:tcPr>
            <w:tcW w:w="851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44.211</w:t>
            </w:r>
          </w:p>
        </w:tc>
        <w:tc>
          <w:tcPr>
            <w:tcW w:w="1134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B003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XR6005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L0.5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43.111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53.05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0B49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XR6003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43.411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78.43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423575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XR6005</w:t>
            </w:r>
          </w:p>
        </w:tc>
        <w:tc>
          <w:tcPr>
            <w:tcW w:w="1276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97578.095</w:t>
            </w:r>
          </w:p>
        </w:tc>
        <w:tc>
          <w:tcPr>
            <w:tcW w:w="1134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38366.477</w:t>
            </w:r>
          </w:p>
        </w:tc>
        <w:tc>
          <w:tcPr>
            <w:tcW w:w="851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43.758</w:t>
            </w:r>
          </w:p>
        </w:tc>
        <w:tc>
          <w:tcPr>
            <w:tcW w:w="1134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423575" w:rsidRDefault="00423575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423575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4541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XR6004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R0.35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42.708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53.05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423575" w:rsidRDefault="00423575" w:rsidP="0042357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 w:rsidR="00757692"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 w:rsidR="00757692"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 w:rsidR="00757692"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</w:t>
      </w:r>
      <w:r w:rsidR="00757692">
        <w:rPr>
          <w:rFonts w:hint="eastAsia"/>
        </w:rPr>
        <w:t>2019-01-28</w:t>
      </w:r>
      <w:r>
        <w:rPr>
          <w:rFonts w:hint="eastAsia"/>
        </w:rPr>
        <w:t xml:space="preserve">                          </w:t>
      </w:r>
      <w:r>
        <w:rPr>
          <w:rFonts w:hint="eastAsia"/>
        </w:rPr>
        <w:t>长沙市规划勘测设计研究院</w:t>
      </w:r>
    </w:p>
    <w:p w:rsidR="00757692" w:rsidRDefault="00757692" w:rsidP="00757692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757692" w:rsidRDefault="00757692" w:rsidP="00757692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弱电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757692" w:rsidRPr="00D845CD" w:rsidRDefault="00757692" w:rsidP="00C9012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757692" w:rsidRDefault="00757692" w:rsidP="00C9012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757692" w:rsidRDefault="00757692" w:rsidP="00C9012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</w:tr>
      <w:tr w:rsidR="00757692" w:rsidTr="005820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XR8572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42.758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20.83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EC78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XR6020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L0.8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42.858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20.84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FE7F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XR6015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L1.7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42.758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66.56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XR6006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97584.261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38447.264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43.225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7F7D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XR6020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42.125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60.79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E65A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XR6021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42.025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22.38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XR6007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97587.786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38532.325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42.671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5645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XR6022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41.371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27.80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7F13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XR6016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L0.45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41.171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FC4E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XR6008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41.371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78.85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2D132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XX4501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42.271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1.48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XR6008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97588.365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38611.170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42.078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E2036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XR6007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40.728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78.85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F305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XR6009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40.798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80.30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XR6009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97587.927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38691.471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41.725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C54A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XR6010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40.675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55.95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112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XR6008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40.745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80.30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XR6010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97587.783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38747.416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41.658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BF10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XR6011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40.558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54.01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783C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XR6009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40.458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55.95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XR6011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97586.344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38801.411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41.456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F642D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XR6010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40.006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54.01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51311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XR6017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40.156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26.14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XR6015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97644.637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38364.893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44.104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</w:tbl>
    <w:p w:rsidR="00757692" w:rsidRDefault="00757692" w:rsidP="00757692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757692" w:rsidRDefault="00757692" w:rsidP="00757692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757692" w:rsidRDefault="00757692" w:rsidP="00757692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弱电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757692" w:rsidRPr="00D845CD" w:rsidRDefault="00757692" w:rsidP="00C9012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757692" w:rsidRDefault="00757692" w:rsidP="00C9012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757692" w:rsidRDefault="00757692" w:rsidP="00C9012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</w:tr>
      <w:tr w:rsidR="00757692" w:rsidTr="00ED64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XR6209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43.604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75.33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3622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XR6005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R0.9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43.304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66.56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XR6016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97633.572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38530.349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42.448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BB3B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XR6007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41.148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XR6017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97610.304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38790.951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41.649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210E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XR6011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40.449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26.14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563A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NN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L0.8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41.149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34C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SSSG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40.899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上杆</w:t>
            </w: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XR6018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97586.412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38871.984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41.416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C456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XR6019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40.116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26.69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XR6019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97610.988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38861.578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41.580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6537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SSSG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40.880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上杆</w:t>
            </w:r>
          </w:p>
        </w:tc>
      </w:tr>
      <w:tr w:rsidR="00757692" w:rsidTr="00A27E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XR6018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40.380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26.69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FC53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NNSG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40.880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上杆</w:t>
            </w: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XR6020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97583.961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38386.477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43.732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9D480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XR6006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42.832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60.79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8F21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XR6005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42.832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20.84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XR6021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97584.239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38469.647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43.194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122F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XR6022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41.894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35.02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0B175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XR6006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41.994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22.38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XR6022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97587.458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38504.522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42.837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1B6C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XR6007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41.537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27.80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800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XR6021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41.537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35.02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XR6106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98015.091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38258.313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46.749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人孔</w:t>
            </w:r>
          </w:p>
        </w:tc>
      </w:tr>
    </w:tbl>
    <w:p w:rsidR="00757692" w:rsidRDefault="00757692" w:rsidP="00757692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757692" w:rsidRDefault="00757692" w:rsidP="00757692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757692" w:rsidRDefault="00757692" w:rsidP="00757692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弱电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757692" w:rsidRPr="00D845CD" w:rsidRDefault="00757692" w:rsidP="00C9012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757692" w:rsidRDefault="00757692" w:rsidP="00C9012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757692" w:rsidRDefault="00757692" w:rsidP="00C9012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</w:tr>
      <w:tr w:rsidR="00757692" w:rsidTr="00766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XR6706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45.799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60.62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XR6150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97032.588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38305.740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41.580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人孔</w:t>
            </w:r>
          </w:p>
        </w:tc>
      </w:tr>
      <w:tr w:rsidR="00757692" w:rsidTr="00C616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XR6151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41.010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2.16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9254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XR6153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R0.60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40.860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5*1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54.67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735CB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XR6681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40.880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7.85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9A62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XR1006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41.070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112.00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XR6151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97030.691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38306.771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41.632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交接箱</w:t>
            </w:r>
          </w:p>
        </w:tc>
      </w:tr>
      <w:tr w:rsidR="00757692" w:rsidTr="000227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XR6150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41.032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2.16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XR6153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97085.555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38319.276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41.640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人孔</w:t>
            </w:r>
          </w:p>
        </w:tc>
      </w:tr>
      <w:tr w:rsidR="00757692" w:rsidTr="00A86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XR6150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41.240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5*1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54.67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XR6207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97788.831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38334.605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45.099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人孔</w:t>
            </w:r>
          </w:p>
        </w:tc>
      </w:tr>
      <w:tr w:rsidR="00757692" w:rsidTr="00911F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XR6210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L0.5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43.749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24.02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XR6208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97505.128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38362.139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43.665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C520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XR8572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42.215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52.32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6A0F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XR6400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42.465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34.53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XR6209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97719.950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38363.173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44.849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6D068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XR6015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43.849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75.33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D047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XR6210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43.809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71.31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XR6210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97791.104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38358.516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45.185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D70E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XR6207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43.985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24.02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866D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XR6209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44.085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71.31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2A6A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XR6708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44.135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20.29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XR6213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97884.535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38357.946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45.612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E41A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XR6214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44.562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60.07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757692" w:rsidRDefault="00757692" w:rsidP="00757692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757692" w:rsidRDefault="00757692" w:rsidP="00757692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757692" w:rsidRDefault="00757692" w:rsidP="00757692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弱电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757692" w:rsidRPr="00D845CD" w:rsidRDefault="00757692" w:rsidP="00C9012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757692" w:rsidRDefault="00757692" w:rsidP="00C9012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757692" w:rsidRDefault="00757692" w:rsidP="00C9012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</w:tr>
      <w:tr w:rsidR="00757692" w:rsidTr="000723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XR6707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44.382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21.50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XR6214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97944.301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38364.023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45.773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C346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XR6213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44.773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60.07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4F03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XR7714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44.973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47.04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XR6400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97470.700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38359.459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43.865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757692" w:rsidTr="005879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XR6401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42.665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30.91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AD41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XR6208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42.665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34.53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XR6401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97439.798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38358.985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43.703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757692" w:rsidTr="003E73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XR6400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42.503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30.91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8741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XR6402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42.503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117.95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XR6402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97321.845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38358.986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43.027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8C69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XR6401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41.577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117.95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023E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SS入户线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41.577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XR6500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97930.825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37618.544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47.207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7C4B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XR6510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46.357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69.80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XR6510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97861.181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37613.844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47.484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D8661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XR6500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46.434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69.80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4436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XR6511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46.484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82.93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D945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XR6513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46.464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32.46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XR6511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97778.294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37616.491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46.517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564B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XR6512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45.417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100.16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BB12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XR6510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45.417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82.93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XR6512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97678.169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37619.298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44.832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4C11A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XR6514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43.822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46.99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757692" w:rsidRDefault="00757692" w:rsidP="00757692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757692" w:rsidRDefault="00757692" w:rsidP="00757692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757692" w:rsidRDefault="00757692" w:rsidP="00757692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弱电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757692" w:rsidRPr="00D845CD" w:rsidRDefault="00757692" w:rsidP="00C9012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757692" w:rsidRDefault="00757692" w:rsidP="00C9012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757692" w:rsidRDefault="00757692" w:rsidP="00C9012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</w:tr>
      <w:tr w:rsidR="00757692" w:rsidTr="00396F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SS入户线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43.832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B56BD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XR6511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43.802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100.16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XR6513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97860.051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37581.404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47.358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0E1CF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XR6510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45.758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32.46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XR6514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97676.315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37572.349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44.366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542B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XR6512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43.366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46.99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XR6681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97030.187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38313.213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41.545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757692" w:rsidTr="00FC6F2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XR8560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40.839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51.83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6C6A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XR6150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40.839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7.85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XR6704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98067.883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38366.440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45.718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4446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XR6705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44.758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54.19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XR6705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98013.855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38370.587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45.587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50737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XR7714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44.787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23.34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3B62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XR6706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44.387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51.66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7941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XR6704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44.307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54.19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E03C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XR6710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44.907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57.96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XR6706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98014.533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38318.928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46.265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人孔</w:t>
            </w:r>
          </w:p>
        </w:tc>
      </w:tr>
      <w:tr w:rsidR="00757692" w:rsidTr="004121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XR6106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45.165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60.62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A230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XR6705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44.565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51.66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5872D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XR9529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45.665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48.32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XR6707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97863.114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38359.794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45.307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2D70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XR6213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44.257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21.50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2066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XR6708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43.957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51.75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XR6708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97811.391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38358.015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45.022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人孔</w:t>
            </w:r>
          </w:p>
        </w:tc>
      </w:tr>
    </w:tbl>
    <w:p w:rsidR="00757692" w:rsidRDefault="00757692" w:rsidP="00757692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757692" w:rsidRDefault="00757692" w:rsidP="00757692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757692" w:rsidRDefault="00757692" w:rsidP="00757692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弱电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757692" w:rsidRPr="00D845CD" w:rsidRDefault="00757692" w:rsidP="00C9012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757692" w:rsidRDefault="00757692" w:rsidP="00C9012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757692" w:rsidRDefault="00757692" w:rsidP="00C9012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</w:tr>
      <w:tr w:rsidR="00757692" w:rsidTr="00DF6A4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XR6210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43.982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20.29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EB743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XR6707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44.052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51.75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XR6710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98012.064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38428.515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45.042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人孔</w:t>
            </w:r>
          </w:p>
        </w:tc>
      </w:tr>
      <w:tr w:rsidR="00757692" w:rsidTr="00001C7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XR6705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44.172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57.96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XR7102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97568.048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38945.130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40.989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757692" w:rsidTr="007875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XR7502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39.749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36.11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XR7501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97677.844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38883.265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41.403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F41AD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XR7502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39.953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89.96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XR7502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97598.791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38926.197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41.142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7F1B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XR7501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39.752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89.96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4A70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XR7102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39.752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36.11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XR7714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97991.336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38364.433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45.662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757692" w:rsidTr="00CA76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XR6705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44.862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23.34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5044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XR6214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44.862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47.04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XR8560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97006.813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38359.471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40.839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757692" w:rsidTr="00CD38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XG7580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40.089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63.07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3218D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XR6681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40.089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51.83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XR8572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97557.419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38363.990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43.813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757692" w:rsidTr="009475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XR6005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42.633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20.83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201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XR6208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42.633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52.32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XR9529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98058.501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38298.893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46.384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人孔</w:t>
            </w:r>
          </w:p>
        </w:tc>
      </w:tr>
      <w:tr w:rsidR="00757692" w:rsidTr="005D55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XR6706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46.184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48.32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XR9532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97472.280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39218.630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38.751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人孔</w:t>
            </w:r>
          </w:p>
        </w:tc>
      </w:tr>
      <w:tr w:rsidR="00757692" w:rsidTr="00C361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XR9533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L0.3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38.251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757692" w:rsidRDefault="00757692" w:rsidP="00757692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757692" w:rsidRDefault="00757692" w:rsidP="00757692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757692" w:rsidRDefault="00757692" w:rsidP="00757692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弱电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757692" w:rsidRPr="00D845CD" w:rsidRDefault="00757692" w:rsidP="00C9012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757692" w:rsidRDefault="00757692" w:rsidP="00C9012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757692" w:rsidRDefault="00757692" w:rsidP="00C9012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XR9533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97496.681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39188.552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39.088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人孔</w:t>
            </w:r>
          </w:p>
        </w:tc>
      </w:tr>
      <w:tr w:rsidR="00757692" w:rsidTr="000C73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XR9532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38.288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4E64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XR9534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38.288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58.15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1558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XR9535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38.538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19.77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XR9534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97536.828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39146.489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39.499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人孔</w:t>
            </w:r>
          </w:p>
        </w:tc>
      </w:tr>
      <w:tr w:rsidR="00757692" w:rsidTr="000067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XR9533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38.699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58.15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XR9535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97482.589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39174.679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39.246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人孔</w:t>
            </w:r>
          </w:p>
        </w:tc>
      </w:tr>
      <w:tr w:rsidR="00757692" w:rsidTr="000C7B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XR9533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38.146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19.77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XR9543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97101.462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38138.401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42.524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757692" w:rsidTr="00CF31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XR1005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41.204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40.49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9B19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XR1006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41.204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68.96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XX2014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97165.367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37569.438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45.136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人孔</w:t>
            </w:r>
          </w:p>
        </w:tc>
      </w:tr>
      <w:tr w:rsidR="00757692" w:rsidTr="009071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XG2047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43.976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65.45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XX2051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97162.402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37641.201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45.468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发射塔</w:t>
            </w:r>
          </w:p>
        </w:tc>
      </w:tr>
      <w:tr w:rsidR="00757692" w:rsidTr="00B337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XX2052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45.238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1.25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XX2052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97162.330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37642.453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45.451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6F12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LG2049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45.221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6.05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9830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XX2053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45.221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1.75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7C3F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XX2051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45.221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1.25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XX2053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97162.271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37644.200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45.708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交接箱</w:t>
            </w:r>
          </w:p>
        </w:tc>
      </w:tr>
      <w:tr w:rsidR="00757692" w:rsidTr="006409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XX2054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45.478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2.10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426A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XX2052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45.478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1.75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XX2054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97160.348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37645.035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45.558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交接箱</w:t>
            </w:r>
          </w:p>
        </w:tc>
      </w:tr>
      <w:tr w:rsidR="00757692" w:rsidTr="00DD3A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XX2053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45.328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2.10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757692" w:rsidRDefault="00757692" w:rsidP="00757692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757692" w:rsidRDefault="00757692" w:rsidP="00757692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757692" w:rsidRDefault="00757692" w:rsidP="00757692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弱电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757692" w:rsidRPr="00D845CD" w:rsidRDefault="00757692" w:rsidP="00C9012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757692" w:rsidRDefault="00757692" w:rsidP="00C9012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757692" w:rsidRDefault="00757692" w:rsidP="00C9012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XX3027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97053.907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38968.173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38.415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人孔</w:t>
            </w:r>
          </w:p>
        </w:tc>
      </w:tr>
      <w:tr w:rsidR="00757692" w:rsidTr="009B0D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XX6095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37.015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67.83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0076E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XX3028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37.115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2*1+5*2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24.34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XX3028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97069.771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38986.628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埋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38.449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人孔</w:t>
            </w:r>
          </w:p>
        </w:tc>
      </w:tr>
      <w:tr w:rsidR="00757692" w:rsidTr="00C60BD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XX3027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37.149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2*1+5*2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24.34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XX4501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97586.310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38532.295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42.655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757692" w:rsidTr="00930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XR6007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42.255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1.48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AB454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XX4502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42.255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24.61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XX4502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97586.332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38507.686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42.765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757692" w:rsidTr="007E1B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XX4503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42.365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2.14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5A7F9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XX4501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42.365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24.61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XX4503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97584.188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38507.642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43.319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1F63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XX4502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42.919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2.14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XX6095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97011.820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38914.980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38.191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人孔</w:t>
            </w:r>
          </w:p>
        </w:tc>
      </w:tr>
      <w:tr w:rsidR="00757692" w:rsidTr="00BC73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XX3027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36.791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67.83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A40D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XX7576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36.791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73.42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XX6502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96699.867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38335.563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38.891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757692" w:rsidTr="00B039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XX3027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36.791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67.83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XX6503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96701.371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38310.357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38.802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757692" w:rsidTr="00340A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XX3027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36.791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67.83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XX6504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96702.663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38288.013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38.456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757692" w:rsidTr="002140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XX3027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36.791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67.83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XX6505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96704.653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38273.755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38.467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757692" w:rsidTr="006961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XX3027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36.791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67.83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757692" w:rsidRDefault="00757692" w:rsidP="00757692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757692" w:rsidRDefault="00757692" w:rsidP="00757692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757692" w:rsidRDefault="00757692" w:rsidP="00757692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弱电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757692" w:rsidRPr="00D845CD" w:rsidRDefault="00757692" w:rsidP="00C9012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757692" w:rsidRDefault="00757692" w:rsidP="00C9012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757692" w:rsidRDefault="00757692" w:rsidP="00C9012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XX6506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96712.845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38243.538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38.769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757692" w:rsidTr="006343D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XX3027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36.791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67.83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XX6507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96718.784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38222.692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38.832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757692" w:rsidTr="00B45E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XX3027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36.791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67.83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XX6508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96721.516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38208.733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38.849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757692" w:rsidTr="005829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XX3027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36.791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67.83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XX6523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98051.693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39086.441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38.531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B17B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XX8009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37.331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3A2B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XX6524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37.481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45.39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XX6524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98096.699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39092.336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38.897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B345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XX6703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38.097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60.15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6D29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XX6523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38.097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45.39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XX6702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97982.788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39080.162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38.414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757692" w:rsidTr="00A267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XX8009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37.626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28.74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XX6703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98155.439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39105.280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39.020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757692" w:rsidTr="002D4B4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XX6524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38.124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60.15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XX7117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97218.818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37753.876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44.315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人孔</w:t>
            </w:r>
          </w:p>
        </w:tc>
      </w:tr>
      <w:tr w:rsidR="00757692" w:rsidTr="00C97C9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XX7118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R0.3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43.965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39.98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0B3F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XX7137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L0.3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43.965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119.44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XX7118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97216.638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37793.799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44.164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人孔</w:t>
            </w:r>
          </w:p>
        </w:tc>
      </w:tr>
      <w:tr w:rsidR="00757692" w:rsidTr="00C3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XX7117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43.744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39.98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1A1E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XX7119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43.744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130.63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XX7119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97206.873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37924.068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43.537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人孔</w:t>
            </w:r>
          </w:p>
        </w:tc>
      </w:tr>
      <w:tr w:rsidR="00757692" w:rsidTr="003F3C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XX7118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41.937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130.63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757692" w:rsidRDefault="00757692" w:rsidP="00757692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757692" w:rsidRDefault="00757692" w:rsidP="00757692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757692" w:rsidRDefault="00757692" w:rsidP="00757692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弱电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757692" w:rsidRPr="00D845CD" w:rsidRDefault="00757692" w:rsidP="00C9012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757692" w:rsidRDefault="00757692" w:rsidP="00C9012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757692" w:rsidRDefault="00757692" w:rsidP="00C9012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</w:tr>
      <w:tr w:rsidR="00757692" w:rsidTr="002F09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XX7120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41.737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97.84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XX7120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97183.318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38019.032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43.088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人孔</w:t>
            </w:r>
          </w:p>
        </w:tc>
      </w:tr>
      <w:tr w:rsidR="00757692" w:rsidTr="00D22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XX7119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42.288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97.84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9032F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XR1004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42.288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45.65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XX7136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97226.358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37567.969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44.832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人孔</w:t>
            </w:r>
          </w:p>
        </w:tc>
      </w:tr>
      <w:tr w:rsidR="00757692" w:rsidTr="002A3B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XX7137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43.832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66.71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XX7137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97226.406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37634.679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44.705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人孔</w:t>
            </w:r>
          </w:p>
        </w:tc>
      </w:tr>
      <w:tr w:rsidR="00757692" w:rsidTr="003141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XX7136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43.705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66.71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13B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XG2047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43.105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54.71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1B31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XX7117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43.705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119.44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XX7553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97017.693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38832.963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38.856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人孔</w:t>
            </w:r>
          </w:p>
        </w:tc>
      </w:tr>
      <w:tr w:rsidR="00757692" w:rsidTr="00D033C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XX7576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37.876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45.64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XX7564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96947.648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38762.837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39.301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2A2E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XX7576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38.291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92.55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4C08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XX7577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38.201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84.69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XX7576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96975.778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38851.011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38.840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人孔</w:t>
            </w:r>
          </w:p>
        </w:tc>
      </w:tr>
      <w:tr w:rsidR="00757692" w:rsidTr="00D016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XX7564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37.440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92.55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E04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XX7553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37.840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45.64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8C6D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XX6095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37.490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73.42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XX7577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96930.856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38679.825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39.678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AB06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XX7578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38.528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83.76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A566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XX7564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38.528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84.69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XX7578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96932.928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38596.094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40.163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6A032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XX7579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39.063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90.38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757692" w:rsidRDefault="00757692" w:rsidP="00757692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757692" w:rsidRDefault="00757692" w:rsidP="00757692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757692" w:rsidRDefault="00757692" w:rsidP="00757692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弱电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757692" w:rsidRPr="00D845CD" w:rsidRDefault="00757692" w:rsidP="00C9012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757692" w:rsidRDefault="00757692" w:rsidP="00C9012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757692" w:rsidRDefault="00757692" w:rsidP="00C9012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</w:tr>
      <w:tr w:rsidR="00757692" w:rsidTr="008343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XX7577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39.063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83.76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007F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XX8010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R0.3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38.813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43.60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XX7579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96947.772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38506.946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40.633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0C1FD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XX7578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39.233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90.38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D74D4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XG7580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39.193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96.00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XX7581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96996.576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38356.159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41.976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CA62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XX7585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41.666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17.89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A418A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XX7583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41.576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2.42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380A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XG7580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41.676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62.57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2C68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XX7582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41.476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1.43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8271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XX7584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41.476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1.47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XX7582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96997.695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38357.058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41.746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发射塔</w:t>
            </w:r>
          </w:p>
        </w:tc>
      </w:tr>
      <w:tr w:rsidR="00757692" w:rsidTr="00D957C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XX7581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41.246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1.43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XX7583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96994.160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38356.346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41.853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交接箱</w:t>
            </w:r>
          </w:p>
        </w:tc>
      </w:tr>
      <w:tr w:rsidR="00757692" w:rsidTr="006C17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XX7581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41.453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2.42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XX7584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96995.617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38355.048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41.872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交接箱</w:t>
            </w:r>
          </w:p>
        </w:tc>
      </w:tr>
      <w:tr w:rsidR="00757692" w:rsidTr="007B4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XX7581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41.372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1.47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XX7585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97011.706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38346.620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41.360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810B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XX7581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41.060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17.89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XX8009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98011.524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39080.374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38.461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C96F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XX6523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37.261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9E14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XX8010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37.511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2.05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770E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XX6702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37.261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28.74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XX8010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96976.415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38599.283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40.108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</w:tbl>
    <w:p w:rsidR="00757692" w:rsidRDefault="00757692" w:rsidP="00757692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757692" w:rsidRDefault="00757692" w:rsidP="00757692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757692" w:rsidRDefault="00757692" w:rsidP="00757692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弱电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757692" w:rsidRPr="00D845CD" w:rsidRDefault="00757692" w:rsidP="00C9012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757692" w:rsidRDefault="00757692" w:rsidP="00C9012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757692" w:rsidRDefault="00757692" w:rsidP="00C9012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757692" w:rsidRDefault="00757692" w:rsidP="00C9012A">
            <w:pPr>
              <w:jc w:val="center"/>
              <w:rPr>
                <w:rFonts w:ascii="宋体" w:hAnsi="宋体" w:hint="eastAsia"/>
              </w:rPr>
            </w:pPr>
          </w:p>
        </w:tc>
      </w:tr>
      <w:tr w:rsidR="00757692" w:rsidTr="00927A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XX7578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38.808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43.60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XY6500</w:t>
            </w: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96696.678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38358.349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38.794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757692" w:rsidTr="00421A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XX7578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38.808</w:t>
            </w: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43.60</w:t>
            </w: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A614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868" w:type="dxa"/>
            <w:gridSpan w:val="13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管线总长度：</w:t>
            </w:r>
            <w:r>
              <w:rPr>
                <w:rFonts w:ascii="宋体" w:hAnsi="宋体"/>
                <w:sz w:val="18"/>
              </w:rPr>
              <w:t>5.16公里</w:t>
            </w: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757692" w:rsidTr="00C901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757692" w:rsidRDefault="00757692" w:rsidP="00C9012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3118CF" w:rsidRDefault="00757692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sectPr w:rsidR="003118CF">
      <w:footerReference w:type="default" r:id="rId6"/>
      <w:pgSz w:w="16838" w:h="11906" w:orient="landscape" w:code="9"/>
      <w:pgMar w:top="851" w:right="907" w:bottom="567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521C" w:rsidRDefault="0047521C">
      <w:r>
        <w:separator/>
      </w:r>
    </w:p>
  </w:endnote>
  <w:endnote w:type="continuationSeparator" w:id="1">
    <w:p w:rsidR="0047521C" w:rsidRDefault="004752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8CF" w:rsidRDefault="003118CF">
    <w:pPr>
      <w:pStyle w:val="a4"/>
      <w:jc w:val="right"/>
      <w:rPr>
        <w:rFonts w:ascii="宋体" w:hAnsi="宋体"/>
      </w:rPr>
    </w:pPr>
    <w:r>
      <w:rPr>
        <w:rFonts w:ascii="宋体" w:hAnsi="宋体"/>
        <w:kern w:val="0"/>
        <w:szCs w:val="21"/>
      </w:rPr>
      <w:t xml:space="preserve">- </w:t>
    </w:r>
    <w:r>
      <w:rPr>
        <w:rFonts w:ascii="宋体" w:hAnsi="宋体"/>
        <w:kern w:val="0"/>
        <w:szCs w:val="21"/>
      </w:rPr>
      <w:fldChar w:fldCharType="begin"/>
    </w:r>
    <w:r>
      <w:rPr>
        <w:rFonts w:ascii="宋体" w:hAnsi="宋体"/>
        <w:kern w:val="0"/>
        <w:szCs w:val="21"/>
      </w:rPr>
      <w:instrText xml:space="preserve"> PAGE </w:instrText>
    </w:r>
    <w:r>
      <w:rPr>
        <w:rFonts w:ascii="宋体" w:hAnsi="宋体"/>
        <w:kern w:val="0"/>
        <w:szCs w:val="21"/>
      </w:rPr>
      <w:fldChar w:fldCharType="separate"/>
    </w:r>
    <w:r w:rsidR="00757692">
      <w:rPr>
        <w:rFonts w:ascii="宋体" w:hAnsi="宋体"/>
        <w:noProof/>
        <w:kern w:val="0"/>
        <w:szCs w:val="21"/>
      </w:rPr>
      <w:t>14</w:t>
    </w:r>
    <w:r>
      <w:rPr>
        <w:rFonts w:ascii="宋体" w:hAnsi="宋体"/>
        <w:kern w:val="0"/>
        <w:szCs w:val="21"/>
      </w:rPr>
      <w:fldChar w:fldCharType="end"/>
    </w:r>
    <w:r>
      <w:rPr>
        <w:rFonts w:ascii="宋体" w:hAnsi="宋体"/>
        <w:kern w:val="0"/>
        <w:szCs w:val="21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521C" w:rsidRDefault="0047521C">
      <w:r>
        <w:separator/>
      </w:r>
    </w:p>
  </w:footnote>
  <w:footnote w:type="continuationSeparator" w:id="1">
    <w:p w:rsidR="0047521C" w:rsidRDefault="004752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572C"/>
    <w:rsid w:val="001460F8"/>
    <w:rsid w:val="001B6171"/>
    <w:rsid w:val="00260EE0"/>
    <w:rsid w:val="002E294E"/>
    <w:rsid w:val="003118CF"/>
    <w:rsid w:val="00345B7D"/>
    <w:rsid w:val="00346312"/>
    <w:rsid w:val="00406B98"/>
    <w:rsid w:val="00423575"/>
    <w:rsid w:val="0047521C"/>
    <w:rsid w:val="00704259"/>
    <w:rsid w:val="00757692"/>
    <w:rsid w:val="007F7472"/>
    <w:rsid w:val="008853F2"/>
    <w:rsid w:val="0093652D"/>
    <w:rsid w:val="009D1A8B"/>
    <w:rsid w:val="00A00256"/>
    <w:rsid w:val="00A20B3F"/>
    <w:rsid w:val="00AE572C"/>
    <w:rsid w:val="00B1406A"/>
    <w:rsid w:val="00BD54AA"/>
    <w:rsid w:val="00BF316C"/>
    <w:rsid w:val="00D845CD"/>
    <w:rsid w:val="00E1299F"/>
    <w:rsid w:val="00E93F37"/>
    <w:rsid w:val="00E94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dg50\&#22320;&#19979;&#31649;&#32447;&#25104;&#26524;&#34920;1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地下管线成果表1.dot</Template>
  <TotalTime>3</TotalTime>
  <Pages>14</Pages>
  <Words>2955</Words>
  <Characters>16844</Characters>
  <Application>Microsoft Office Word</Application>
  <DocSecurity>0</DocSecurity>
  <Lines>140</Lines>
  <Paragraphs>39</Paragraphs>
  <ScaleCrop>false</ScaleCrop>
  <Company>长沙市勘测设计研究院</Company>
  <LinksUpToDate>false</LinksUpToDate>
  <CharactersWithSpaces>19760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地下管线成果表</dc:title>
  <dc:creator>吴光星</dc:creator>
  <cp:lastModifiedBy>吴光星</cp:lastModifiedBy>
  <cp:revision>2</cp:revision>
  <cp:lastPrinted>2006-08-07T09:33:00Z</cp:lastPrinted>
  <dcterms:created xsi:type="dcterms:W3CDTF">2019-01-29T02:18:00Z</dcterms:created>
  <dcterms:modified xsi:type="dcterms:W3CDTF">2019-01-29T02:18:00Z</dcterms:modified>
</cp:coreProperties>
</file>