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CF" w:rsidRDefault="003118CF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3118CF" w:rsidRDefault="003118CF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5D1255"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</w:t>
      </w:r>
      <w:r w:rsidR="0093652D">
        <w:rPr>
          <w:rFonts w:hint="eastAsia"/>
          <w:b/>
          <w:bCs/>
        </w:rPr>
        <w:t xml:space="preserve">                           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5D1255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1B6171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1B6171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3118CF" w:rsidRDefault="003118CF" w:rsidP="001B6171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="004E6DCA"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2125E7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1B6171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3118CF" w:rsidRDefault="003118CF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3118CF" w:rsidRDefault="003118CF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</w:tr>
      <w:tr w:rsid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3118CF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WD1100</w:t>
            </w:r>
          </w:p>
        </w:tc>
        <w:tc>
          <w:tcPr>
            <w:tcW w:w="1276" w:type="dxa"/>
            <w:vAlign w:val="center"/>
          </w:tcPr>
          <w:p w:rsidR="003118CF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96987.383</w:t>
            </w:r>
          </w:p>
        </w:tc>
        <w:tc>
          <w:tcPr>
            <w:tcW w:w="1134" w:type="dxa"/>
            <w:vAlign w:val="center"/>
          </w:tcPr>
          <w:p w:rsidR="003118CF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38722.418</w:t>
            </w: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39.483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3118CF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化粪池</w:t>
            </w:r>
          </w:p>
        </w:tc>
      </w:tr>
      <w:tr w:rsidR="005D1255" w:rsidTr="000003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WD1101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37.483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2.96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WD1101</w:t>
            </w:r>
          </w:p>
        </w:tc>
        <w:tc>
          <w:tcPr>
            <w:tcW w:w="1276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96987.801</w:t>
            </w: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38725.348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39.524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化粪池</w:t>
            </w:r>
          </w:p>
        </w:tc>
      </w:tr>
      <w:tr w:rsidR="005D1255" w:rsidTr="007336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WD1100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37.524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2.96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D38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WD1102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37.524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2.56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WD1102</w:t>
            </w:r>
          </w:p>
        </w:tc>
        <w:tc>
          <w:tcPr>
            <w:tcW w:w="1276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96987.652</w:t>
            </w: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38727.900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39.544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化粪池</w:t>
            </w:r>
          </w:p>
        </w:tc>
      </w:tr>
      <w:tr w:rsidR="005D1255" w:rsidTr="008D10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WD1101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37.544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2.56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368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WD1103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37.464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48.09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WD1103</w:t>
            </w:r>
          </w:p>
        </w:tc>
        <w:tc>
          <w:tcPr>
            <w:tcW w:w="1276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97002.678</w:t>
            </w: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38773.581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39.331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85C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WD1102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37.231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48.09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268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WD1104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37.231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46.99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WD1104</w:t>
            </w:r>
          </w:p>
        </w:tc>
        <w:tc>
          <w:tcPr>
            <w:tcW w:w="1276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97017.422</w:t>
            </w: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38818.203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39.108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90E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WD1103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36.608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46.99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50B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36.558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WD2016</w:t>
            </w:r>
          </w:p>
        </w:tc>
        <w:tc>
          <w:tcPr>
            <w:tcW w:w="1276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97169.743</w:t>
            </w: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37556.103</w:t>
            </w:r>
          </w:p>
        </w:tc>
        <w:tc>
          <w:tcPr>
            <w:tcW w:w="851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45.123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E07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WD7114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40.823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97.06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WD3028</w:t>
            </w:r>
          </w:p>
        </w:tc>
        <w:tc>
          <w:tcPr>
            <w:tcW w:w="1276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97052.092</w:t>
            </w: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38977.260</w:t>
            </w:r>
          </w:p>
        </w:tc>
        <w:tc>
          <w:tcPr>
            <w:tcW w:w="851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38.437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73C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WD6094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36.157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13.05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WD4536</w:t>
            </w:r>
          </w:p>
        </w:tc>
        <w:tc>
          <w:tcPr>
            <w:tcW w:w="1276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97584.168</w:t>
            </w: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38491.947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43.169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F16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WD6019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37.719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5.77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WD4550</w:t>
            </w:r>
          </w:p>
        </w:tc>
        <w:tc>
          <w:tcPr>
            <w:tcW w:w="1276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97552.681</w:t>
            </w: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38365.557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44.103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501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WD4536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37.690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5.77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WD5059</w:t>
            </w:r>
          </w:p>
        </w:tc>
        <w:tc>
          <w:tcPr>
            <w:tcW w:w="1276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97363.329</w:t>
            </w: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39189.549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39.345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625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WD5060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35.395</w:t>
            </w:r>
          </w:p>
        </w:tc>
        <w:tc>
          <w:tcPr>
            <w:tcW w:w="2126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40.86</w:t>
            </w:r>
          </w:p>
        </w:tc>
        <w:tc>
          <w:tcPr>
            <w:tcW w:w="850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0E45AE" w:rsidRDefault="003118CF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5D1255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5D1255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5D1255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5D1255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</w:t>
      </w:r>
      <w:r w:rsidR="0033773C">
        <w:rPr>
          <w:rFonts w:hint="eastAsia"/>
        </w:rPr>
        <w:t>规划</w:t>
      </w:r>
      <w:r>
        <w:rPr>
          <w:rFonts w:hint="eastAsia"/>
        </w:rPr>
        <w:t>勘测设计研究院</w:t>
      </w:r>
    </w:p>
    <w:p w:rsidR="000E45AE" w:rsidRDefault="000E45AE" w:rsidP="000E45AE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0E45AE" w:rsidRDefault="000E45AE" w:rsidP="000E45AE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5D1255"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5D1255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0E45AE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0E45AE" w:rsidRDefault="000E45AE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0E45AE" w:rsidRDefault="000E45AE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0E45AE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0E45AE" w:rsidRDefault="000E45AE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0E45AE" w:rsidRDefault="000E45AE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0E45AE" w:rsidRDefault="000E45AE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0E45AE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WD5060</w:t>
            </w:r>
          </w:p>
        </w:tc>
        <w:tc>
          <w:tcPr>
            <w:tcW w:w="1276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97395.806</w:t>
            </w: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39214.347</w:t>
            </w: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39.127</w:t>
            </w:r>
          </w:p>
        </w:tc>
        <w:tc>
          <w:tcPr>
            <w:tcW w:w="1134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509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979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433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B45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0E45AE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WD5061</w:t>
            </w:r>
          </w:p>
        </w:tc>
        <w:tc>
          <w:tcPr>
            <w:tcW w:w="1276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97390.024</w:t>
            </w: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39221.774</w:t>
            </w: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39.410</w:t>
            </w:r>
          </w:p>
        </w:tc>
        <w:tc>
          <w:tcPr>
            <w:tcW w:w="1134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B76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0E45AE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WD5062</w:t>
            </w:r>
          </w:p>
        </w:tc>
        <w:tc>
          <w:tcPr>
            <w:tcW w:w="1276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97406.083</w:t>
            </w: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39200.446</w:t>
            </w: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39.423</w:t>
            </w:r>
          </w:p>
        </w:tc>
        <w:tc>
          <w:tcPr>
            <w:tcW w:w="1134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11A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D01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0E45AE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WD5063</w:t>
            </w:r>
          </w:p>
        </w:tc>
        <w:tc>
          <w:tcPr>
            <w:tcW w:w="1276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97420.178</w:t>
            </w: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39231.995</w:t>
            </w: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38.970</w:t>
            </w:r>
          </w:p>
        </w:tc>
        <w:tc>
          <w:tcPr>
            <w:tcW w:w="1134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468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29.67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A27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0E45AE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WD5064</w:t>
            </w:r>
          </w:p>
        </w:tc>
        <w:tc>
          <w:tcPr>
            <w:tcW w:w="1276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97443.870</w:t>
            </w: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39249.850</w:t>
            </w: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38.858</w:t>
            </w:r>
          </w:p>
        </w:tc>
        <w:tc>
          <w:tcPr>
            <w:tcW w:w="1134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627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A72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29.67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83A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D11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35.381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0E45AE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WD5067</w:t>
            </w:r>
          </w:p>
        </w:tc>
        <w:tc>
          <w:tcPr>
            <w:tcW w:w="1276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97476.118</w:t>
            </w: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39273.555</w:t>
            </w: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38.625</w:t>
            </w:r>
          </w:p>
        </w:tc>
        <w:tc>
          <w:tcPr>
            <w:tcW w:w="1134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616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056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714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9.37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975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0E45AE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WD5068</w:t>
            </w:r>
          </w:p>
        </w:tc>
        <w:tc>
          <w:tcPr>
            <w:tcW w:w="1276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97485.917</w:t>
            </w: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39259.553</w:t>
            </w: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38.944</w:t>
            </w:r>
          </w:p>
        </w:tc>
        <w:tc>
          <w:tcPr>
            <w:tcW w:w="1134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0E45AE" w:rsidRDefault="000E45AE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0E45AE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0E45AE" w:rsidRDefault="000E45AE" w:rsidP="000E45AE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5D1255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5D1255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5D1255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5D1255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434D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97473.327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39282.501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7A50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9.37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WD5070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97500.516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39291.377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C42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WD5089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97974.774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39088.773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167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34.173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98026.211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39092.290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36B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34.115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703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34.115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80F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98024.153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39062.862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D70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98086.646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39099.233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403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34.121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126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34.121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98125.261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39106.329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E0B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34.644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20A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34.174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82D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115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98127.113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39095.421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674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34.695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98120.988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39122.631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A39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98165.016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39117.382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774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33.993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WD5113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97555.690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38148.211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化粪池</w:t>
            </w:r>
          </w:p>
        </w:tc>
      </w:tr>
      <w:tr w:rsidR="005D1255" w:rsidTr="00A117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45.164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97582.061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38171.360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C4A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84F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97358.113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38404.474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化粪池</w:t>
            </w:r>
          </w:p>
        </w:tc>
      </w:tr>
      <w:tr w:rsidR="005D1255" w:rsidTr="000614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NNJH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进户</w:t>
            </w:r>
          </w:p>
        </w:tc>
      </w:tr>
      <w:tr w:rsidR="005D1255" w:rsidTr="00B236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97359.652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38402.196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化粪池</w:t>
            </w:r>
          </w:p>
        </w:tc>
      </w:tr>
      <w:tr w:rsidR="005D1255" w:rsidTr="002A1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B71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97361.138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38400.084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化粪池</w:t>
            </w:r>
          </w:p>
        </w:tc>
      </w:tr>
      <w:tr w:rsidR="005D1255" w:rsidTr="006B16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831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97376.211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38381.354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B5D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951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97391.725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38362.188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027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E4B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97633.200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38211.862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385F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92B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97633.506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38252.347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842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C5A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97633.625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38291.999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45A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63D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645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97635.935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38330.179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E24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83E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97635.645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38363.209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625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C6D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E13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97634.855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38413.463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22F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970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F6D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97634.312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38457.253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858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51D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97633.517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38492.529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D506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D56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312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38.229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97633.588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38533.958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01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70C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37.891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97633.341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38572.197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94E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041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E7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97633.663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38613.154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E6C1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61F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97633.353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38651.697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114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36.991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448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36.891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939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97633.134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38694.409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76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36.828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235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97587.607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38212.097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E7F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935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97586.306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38251.487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89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128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97586.046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38292.722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048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E28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B39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97585.669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38327.908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667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427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97585.871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38361.189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738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B70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C41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97586.708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38412.007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334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004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820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79.81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97589.938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38491.756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A58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WD4536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443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82.08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B35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79.81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97590.864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38573.826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C52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030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82.08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E95C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76.64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97590.705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38650.465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70F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656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84.07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37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76.64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97639.387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38211.815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577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97639.433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38291.846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852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40.392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97640.576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38412.596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276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39.855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97639.429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38491.805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42F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97639.526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38571.740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C5D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97639.593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38651.780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B21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97585.250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38651.664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F4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97586.087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38571.922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D23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WD6031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97581.153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38413.111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172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97580.736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38291.633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7E7D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97581.817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38211.241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964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452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40.828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WD6044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97413.678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39197.985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E4F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WD6045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97410.297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39203.840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E0D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WD5062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D57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WD6075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97634.885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38745.935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414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11E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WD7645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223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51.56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WD6076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97585.074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38734.868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872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WD6077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97590.798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38734.538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00B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84.07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A78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94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96989.229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38871.615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54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823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23C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96974.053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38879.501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5D51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97009.185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38905.675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42F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614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97035.441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38936.075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C49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D31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97061.133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38967.846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E01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WD6768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938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83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WD3028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97425.446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39275.655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833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35.488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WD6128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97465.630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39221.237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40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326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WD6157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97065.393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38234.591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A37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27F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WD6160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97055.711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38257.326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75B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356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E09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WD6162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97042.446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38251.697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8D1C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97712.781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38324.477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57D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97472.537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38355.892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862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WD8623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414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032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WD8624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B43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97472.212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38361.892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65C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97513.193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38359.901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032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A78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97552.645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38359.594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510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WD8626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71B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WD8625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248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97B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97712.849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38360.117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E37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47A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87D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008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WD8621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WD6331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97673.338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38360.087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E20F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575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WD6408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97594.499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38908.317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C7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64D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WD7306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98018.457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38293.027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671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98017.811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38345.202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A05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612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98017.382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38392.969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369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C5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98011.039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38392.962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E30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97952.666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38324.533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22E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42.648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97953.118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38359.741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41D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231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42F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97952.932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38365.640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519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97912.557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38357.257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361D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56D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97867.563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38356.082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F6F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A35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870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63C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97832.660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38355.942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101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008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41.781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32.67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97799.987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38356.210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076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43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707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E24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32.67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97807.580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38326.234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174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42.169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97801.097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38326.950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16E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005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97800.681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38363.542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82C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WD6629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97867.767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38326.347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A50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WD6630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97867.347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38363.824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85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41.891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97753.261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38358.877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F17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94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WD6611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WD6768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97089.131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38998.868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MAI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B13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WD7003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97973.999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39107.479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06A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WD7004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WD7004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98012.358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39138.598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打不开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558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34.892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97560.537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38928.943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00E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WD6408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97079.167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38201.090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409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WD7641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17B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97B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97096.530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38162.249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B3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88.56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26C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97123.748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38077.972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046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88.56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568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D21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97135.305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38035.011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32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D20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97146.741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37987.003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F7B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E59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97155.241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37943.766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077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653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939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97162.829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37900.069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361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260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97168.298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37859.383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23A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F54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97172.517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37820.008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24B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15D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E6F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WD7630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97175.874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37775.108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83F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24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97176.019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37736.090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E54D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A76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97176.000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37698.831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D2D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40.269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471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40.269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97175.452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37652.996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036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WD2016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75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97107.545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38073.351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747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97138.745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37941.008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637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97218.435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37575.190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A1E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97221.564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37618.931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E42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43.702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409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F51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97221.709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37624.111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02F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WD7150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97222.805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37653.740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B75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B52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WD7151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97222.948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37698.869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885E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39.367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A4C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B60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WD7152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97237.675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37699.535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C27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WD7306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97603.619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38926.634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431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WD6408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97109.510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38281.342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16A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34.222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719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34.242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97099.470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38277.073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66F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557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34.409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86B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55.55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97120.612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38225.706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E7A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34.252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37C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55.55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97142.217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38168.509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71F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E65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97161.161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38110.215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D77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34.584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F32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34.584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97175.607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38058.895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883F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34.696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59.01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102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34.696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53.31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97189.695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38001.592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952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59.01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A00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97199.160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37952.802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428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44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F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97206.859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37906.529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241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541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97212.777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37862.400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65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38.653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F0E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38.653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97214.296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37823.957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448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335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03F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97217.666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37777.997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600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91F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97219.729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37737.225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220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3D46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97231.334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37825.379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A7C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97216.279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37955.335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53E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34.658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97122.812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38284.568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B3C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29.699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96E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124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29.699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97226.189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38312.322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604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28.439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40B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28.439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107.04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97225.834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38362.810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A72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F6A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97231.914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38363.767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B25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A1A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27.800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97241.974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38364.827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沉砂池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E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27.783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97122.575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38249.631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657B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41D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D14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227.08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97118.553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38261.762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密封井</w:t>
            </w:r>
          </w:p>
        </w:tc>
      </w:tr>
      <w:tr w:rsidR="005D1255" w:rsidTr="005745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05E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97225.676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38305.214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密封井</w:t>
            </w:r>
          </w:p>
        </w:tc>
      </w:tr>
      <w:tr w:rsidR="005D1255" w:rsidTr="000C5C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115.77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07D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97230.892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38306.729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A2E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97122.151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38241.740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9267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428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632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224.16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97114.112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38266.050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密封井</w:t>
            </w:r>
          </w:p>
        </w:tc>
      </w:tr>
      <w:tr w:rsidR="005D1255" w:rsidTr="00F016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409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97224.582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38307.063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8B49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118.05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A07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97221.558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38313.136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密封井</w:t>
            </w:r>
          </w:p>
        </w:tc>
      </w:tr>
      <w:tr w:rsidR="005D1255" w:rsidTr="00E25F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363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97220.067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38356.421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DD3B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97118.842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38244.096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A44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37.148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735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WD7636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37.148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53B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37.148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222.84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97221.737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38308.754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7310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118.32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755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97224.255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38319.191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密封井</w:t>
            </w:r>
          </w:p>
        </w:tc>
      </w:tr>
      <w:tr w:rsidR="005D1255" w:rsidTr="002004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D7D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97223.209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38356.810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A409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97126.020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38251.789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密封井</w:t>
            </w:r>
          </w:p>
        </w:tc>
      </w:tr>
      <w:tr w:rsidR="005D1255" w:rsidTr="00914B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D4E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97128.589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38253.432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F0B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733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37.767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97126.521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38253.951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0529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32E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F0A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97120.234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38270.672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613B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224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97128.812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38246.087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密封井</w:t>
            </w:r>
          </w:p>
        </w:tc>
      </w:tr>
      <w:tr w:rsidR="005D1255" w:rsidTr="00BD1B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83B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97131.302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38247.634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851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B0E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97129.363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38248.217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C214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966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97127.970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38251.089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6E63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26F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B48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97127.796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38249.131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密封井</w:t>
            </w:r>
          </w:p>
        </w:tc>
      </w:tr>
      <w:tr w:rsidR="005D1255" w:rsidTr="005F39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751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97130.007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38250.486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A1D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E50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97114.150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38274.139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7D6B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115.77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178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97110.880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38275.335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FE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501F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118.05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97107.778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38276.943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8E73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WD7636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733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118.32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97391.677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38356.339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476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WD8623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E12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WD5124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51C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859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37.729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97352.029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38356.448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D35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11A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97312.624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38356.431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559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A1A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97281.786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38355.794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BC6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WD7566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96957.128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38792.071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47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92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96970.769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38830.530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C19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36.446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F40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96946.655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38518.500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D77A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340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952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96938.929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38559.608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D54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967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96933.447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38637.438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006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13E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162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37.355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96934.402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38669.738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239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B3D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96931.585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38515.082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734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96939.056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38731.826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670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96D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96935.936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38699.805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71F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349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96957.847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38478.336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215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D25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96972.643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38397.970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F2D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96987.109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38404.442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54F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577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96970.666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38442.414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A62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529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96945.496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38761.425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F27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E45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325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96934.571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38600.885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240D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C34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96916.269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38637.354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D0F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96931.997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38760.754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953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WD7636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97110.250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38269.845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密封井</w:t>
            </w:r>
          </w:p>
        </w:tc>
      </w:tr>
      <w:tr w:rsidR="005D1255" w:rsidTr="00524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536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WD7641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97065.630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38195.866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327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WD7102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WD7645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97648.689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38748.509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51F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WD7646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32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WD6075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WD7646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97695.737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38731.298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477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WD7645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97879.150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37613.129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21F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66.31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012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064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41.455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97879.958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37567.406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A0D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97833.541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37612.567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104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E3B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97786.568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37613.786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A58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E6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F34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97786.332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37619.417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00B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97767.605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37612.838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F4D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A62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97727.654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37613.410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7109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90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97682.950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37617.228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E7D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SS入户线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057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22F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E57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97682.996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37622.840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220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97683.030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37580.902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74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96787.791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38196.567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43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678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96825.909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38208.678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201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344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333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A23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96863.976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38220.656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E7E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66F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96902.207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38232.672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41B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DB07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96940.211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38245.005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E3F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303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E0E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96944.894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38229.067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65D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96936.763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38255.729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227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96830.261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38194.754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D6F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96822.462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38219.435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907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WD8621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97712.973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38365.579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D0C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WD8623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97432.669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38356.077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设计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E51F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77B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WD8624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97472.313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38325.022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C4B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WD8625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97552.627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38323.520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378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WD6309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97639.631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38110.699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715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97634.130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38110.563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01B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128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97634.960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38075.855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36C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C44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97587.892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38108.552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B64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97619.493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38972.711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A6B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37.329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97625.204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39012.290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27D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E10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97630.893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39051.800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C6E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D13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85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97636.428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39091.391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E2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36.025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43C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36.025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97642.112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39130.677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36D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97659.847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39036.609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739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97565.088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39096.896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04F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D04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F37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97483.338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39179.232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D10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WD6128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111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77.99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97537.090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39122.729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1C60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131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77.99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97945.346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37616.935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47.311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36A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66.31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97392.615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38328.096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44B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38.088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96744.426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38093.677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F76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70.03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96728.277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38177.242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265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457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WD8030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96713.985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38156.749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F44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WD9099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70.03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91D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97189.525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38032.762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05A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222.84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E4C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97192.387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38028.869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206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224.16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176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WD9104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97194.090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38034.111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E1E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227.08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C4C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玻璃钢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97618.464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37935.602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2027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22.67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97595.852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37937.276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7607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22.67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924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97577.389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37939.124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E27B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97582.402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37935.696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3C7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97578.791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37892.355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7C67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357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90E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97573.206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37892.779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F66B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97577.421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37852.280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2E76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3632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97574.526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37812.310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112A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C0F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97571.823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37773.195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B155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411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D4C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97566.038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37772.966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702B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97569.742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37733.986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2810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WW1015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97630.914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37859.862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B66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WW1016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97625.090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37858.860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B223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976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97627.566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37899.995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BD7A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950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WW1019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97629.528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37927.267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8549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97596.410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37530.138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0401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97562.365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37530.215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985E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97558.738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37516.997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482B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97552.381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37516.725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E62C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868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97546.344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37518.853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6719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WW1023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WW6140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98012.519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38961.110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7036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WW6141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D57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WW6145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WW6200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96982.286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38284.281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8D40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WW6201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33.079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102.41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F12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EE入户线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33.079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WW7124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97139.800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37849.973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7B2F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WW7125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109.50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96F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SS西南方向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WW7125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97247.731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37868.419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D876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WW7124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34.404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109.50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931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NN西北方向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34.404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WW7126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97071.756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38043.419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4375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SS西南方向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33.412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D78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WW7127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33.412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141.29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WW7127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97207.687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38081.946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D721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WW7126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32.942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141.29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247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NN东北方向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32.942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WW7560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97694.885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38419.030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4421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WW7561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97648.529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38353.410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6C52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33.855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85.25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55E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33.855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WW7562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97587.659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38293.729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  <w:tr w:rsidR="005D1255" w:rsidTr="00CA04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85.25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WW7586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97575.008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38155.275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5C6B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A27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EN入户线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WW7587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97551.392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38139.388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0F2C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WW7588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97665.247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38032.780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C1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EN入户线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D0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WW7589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97628.687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38008.334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6D6B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WS入户线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353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WW7588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WW9508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97837.823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39075.116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241A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WW9509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31.499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225.10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WW9509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97807.484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38852.073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1142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WW9508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31.482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225.10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WW9513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96705.775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38141.676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4D3A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WW9514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WW9514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96736.909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38156.179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排水直 点</w:t>
            </w:r>
          </w:p>
        </w:tc>
      </w:tr>
      <w:tr w:rsidR="005D1255" w:rsidTr="009C0E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WW9513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WY1000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97603.715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37083.321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65C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212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97176.677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37601.000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819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34A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123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41.453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86D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D61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97181.086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37587.290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A03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43.969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WY2017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97172.588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37552.642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A31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97182.728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37613.659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BD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WY2034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97175.192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37623.763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B7521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WY2064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97161.427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37602.112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1457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97095.580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38952.128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A38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448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97092.976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38954.863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640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D36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97066.900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38928.137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47C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97053.295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38935.847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打不开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B60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739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46E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865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97042.210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38946.981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46C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WY3029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97078.423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38966.925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129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F32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13.15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718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12F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WY4537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97583.711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38566.688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E2D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WY4643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97582.894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38486.309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729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WY4650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97581.383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38406.472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934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97032.839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38999.078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4A2E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WY5015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97046.258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38987.709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035D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05A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96991.629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38994.663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E711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97023.367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38967.770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D268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F7F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WY5030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96965.690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38964.370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4C52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WY5031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96995.373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38939.813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F411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036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96998.718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38937.164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A60B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642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WY5039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96983.030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38936.156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473B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WY5040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96998.077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38924.041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0413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A512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WY5047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96962.976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38917.523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A319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44.767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WY5048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96980.449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38900.762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7925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10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96998.677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38935.665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478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66D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A66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874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97015.872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38967.486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323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D69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97046.393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38987.115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152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F3A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E7B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97055.976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38978.778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D4B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924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41E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97030.245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38960.586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250A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1C55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WY5024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97393.477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39208.506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E64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83B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644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97400.782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39196.962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427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F1AE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97386.038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39219.379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A2F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97418.352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39226.656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635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918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454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E6B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97441.917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39244.836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66D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C03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WY6111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A48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C2C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F57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WY6127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36.569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36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E27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611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97474.220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39268.369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F5E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F50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C1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042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011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E0A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97497.675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39285.818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064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WY5174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97414.277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39232.439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E33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WY5175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97421.979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39220.042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46F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WY5176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97438.400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39226.658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32E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37.988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WY5178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97458.873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39241.167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607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WY5179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97443.778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39262.265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518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WY5180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97426.472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39247.793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F6C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WY5183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97482.214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39257.019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44D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WY5184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97467.071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39278.846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E349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36.548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WY5185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97478.784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39261.806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E26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WY5186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97470.160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39273.709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325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WY5236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97671.558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38738.321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A38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WY5267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98028.606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39112.786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A50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D7B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B14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WY5268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98030.796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39139.692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22F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C6C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WY5270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98021.667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39057.903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F03A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WY5271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98035.046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39067.924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86A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WY5273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98035.473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39140.518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278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WY5280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98042.868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39114.955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C30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97665.589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38118.796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517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45.128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97665.515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38107.288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F00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97665.155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38112.481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20D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256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E76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97649.379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38097.645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E67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343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C35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334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97652.326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38097.714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F53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97645.947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38098.045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143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97649.720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38063.565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301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53A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552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C07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C5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6.44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97646.075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38068.613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A2C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44.988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97652.693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38057.853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0B2F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6.44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97640.558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38046.573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572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F22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97659.467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38075.746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A00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44.946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001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44.846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E56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44.846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D22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44.946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3.36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97672.172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38084.599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21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WY5517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97657.952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38078.574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E6D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97660.890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38072.700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FB16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3.36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97576.075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38917.386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E7E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B44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97B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209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A5E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97568.792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38904.907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F150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97584.192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38931.236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E106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97675.173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38034.487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C4E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97587.685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38936.130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72D1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38.738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97652.117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38025.725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36D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52C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97583.368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38081.363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8D36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95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WN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WY5534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97557.706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38118.526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C465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WY5539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97469.249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38269.134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7C7A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97442.669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38307.465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3C21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177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97430.296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38325.183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567D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3.37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217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20D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97427.306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38329.490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EA01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97427.590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38323.178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A00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C05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3.37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97398.100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38327.910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66C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D5C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97549.889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38153.840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77B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97582.581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38146.077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C78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F1F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WY5555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97542.350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38153.732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9E21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WY5556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97561.012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38166.924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3547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WY5557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97561.135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38210.548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493C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WY5558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97523.802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38212.960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A71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WY5559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97543.296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38212.961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031E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93F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97562.386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38213.145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6E63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0C5C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97544.052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38251.598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A97F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97562.269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38251.252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2F70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A11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B24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97569.248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38265.889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B63E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07D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97576.786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38280.800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44.951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345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F31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97579.873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38286.870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11C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A1A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97499.962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38289.001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B22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97477.733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38304.043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853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A6E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229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97477.728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38324.562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55B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1D42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945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97477.405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38312.457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80E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B3D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97478.058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38306.149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664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90F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97523.445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38312.402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E41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97523.494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38308.773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C47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00F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D46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97523.773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38306.027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85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97500.444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38305.195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753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97485.699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38305.253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E46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B5D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97465.590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38305.523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54C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97547.189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38305.958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9677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97546.588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38312.448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01A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662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97527.090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38299.767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A24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B4A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97557.626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38324.590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96F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371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179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B6F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97379.521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38422.725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E457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68.27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134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97414.414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38447.077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7311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68.18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855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97453.366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38391.117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1046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68.18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F14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13B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97418.407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38366.613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A24B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68.27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0568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97458.935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38383.454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532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414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97473.035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38367.258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84F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12A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97477.359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38362.160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A22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843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97406.655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38360.007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A203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42.869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97384.334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38392.555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9963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17B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97357.241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38431.795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6E5C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43A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872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97340.349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38456.126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AB33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97904.424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37647.479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47.663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7977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97932.738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37636.799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47.498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DD0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WY5634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97871.932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37661.205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A2F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23E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WY5635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97872.087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37616.894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47.722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14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E01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310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WY5640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97838.450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37616.302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764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92.21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008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WY5642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97851.059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37653.416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47.503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8C02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WY5651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97839.118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37708.513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EE5B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92.21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WY5656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97676.947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37942.277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E63C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WY5659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97662.445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37963.340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2450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97497.843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38367.151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124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97499.440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38368.193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D50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904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97477.507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38400.097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61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41.864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509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72E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97475.839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38399.018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A43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97451.783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38433.712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D1E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97453.086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38435.242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67A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A53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57B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97428.289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38471.208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968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WY5865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97363.510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38433.165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235C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WY5871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32B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WY5866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97358.818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38429.524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AC36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103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427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WY5869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97377.214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38461.229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9C3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WY5870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97373.702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38448.392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CA4D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WY5871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23D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WY5871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97369.135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38440.672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475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C03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97341.237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38433.300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3764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97349.166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38431.039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D250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F33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97589.362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38809.465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62A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97589.378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38823.511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B900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97589.368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38837.465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D5D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97589.413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38851.484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B6C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97589.377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38865.779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A78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97630.551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38791.773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204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97630.527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38805.795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259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97630.526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38819.785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95F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97630.549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38833.785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10F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97629.096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38126.124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A5B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313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F42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97628.856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38166.647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F68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24B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E2F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97628.796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38206.754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933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132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A0F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B1D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97628.592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38246.733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94E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F11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B46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97628.888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38286.799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31B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86B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2476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014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97629.011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38316.621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922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75F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03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97628.663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38343.929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914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61B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D62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97630.809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38376.434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11B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64B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006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97631.022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38405.485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F47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F59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758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269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97630.686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38445.691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52B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922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F02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97629.600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38486.179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773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914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97D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925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97629.169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38526.904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623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C6F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C64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97629.039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38565.707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50C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141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80A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B37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97629.231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38608.111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F55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527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D43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97629.366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38646.852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377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B46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35D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E64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97629.314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38686.381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768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DB55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51F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97592.488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38126.579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B26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E1C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C6B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25B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97592.435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38166.484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45.398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27D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F70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44.128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56E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97592.425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38206.700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404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273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126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97590.897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38246.304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139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47D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42.453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F55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97591.037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38286.243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818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450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45F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845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97591.085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38326.854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54A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41B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468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97592.537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38367.003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E29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D28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D09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97409.976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39200.947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D07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97592.252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38406.654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26F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800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402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12C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WY4650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97592.578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38446.795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44B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F0F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B6F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97594.230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38486.716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D3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B1C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816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WY4643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F19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97595.719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38527.334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45E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60E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809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97596.007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38567.497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A4F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628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608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WY4537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D0E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97595.968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38606.239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E56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717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13B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97595.756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38645.074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87A9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845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E52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40.667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550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97596.057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38687.229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41.551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E5C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717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122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97595.896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38727.457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761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38.467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3060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539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14F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97596.355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38746.059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41.451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308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308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97595.637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38767.959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964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674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35.764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E4C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97630.540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38125.725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002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38166.282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15D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38206.536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B5D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38246.403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95D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38286.387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F58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97632.761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38316.544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B56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97633.129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38376.712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62C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97631.973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38404.052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452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97631.984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38444.493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D07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38484.889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442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38525.639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C01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38564.301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32F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38606.825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27F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38645.219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B42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38684.885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B417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WY6059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97591.660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38767.414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BD5A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97594.682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38726.093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302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97594.645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38685.821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02E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97594.527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38643.443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D65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97594.500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38604.726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B56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97594.529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38566.031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729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41.067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97594.521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38526.118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828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97592.718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38485.495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51F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97591.491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38445.541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52B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WY6069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97591.102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38405.405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849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97584.714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38366.806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51D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97578.948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38327.572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37E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43.002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97589.433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38285.977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70B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97589.694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38245.750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B32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97591.061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38206.269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864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97590.960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38166.137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E06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97591.076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38126.130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651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97639.419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38206.941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259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WY6078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97640.257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38286.915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372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97071.098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38983.035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B013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97642.482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38406.787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937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97640.830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38486.075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E29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97074.912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38935.674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80C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97056.442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38966.387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B00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97640.408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38566.430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E1E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97640.411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38646.097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127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97030.177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38902.161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05C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515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548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59.59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6B57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15.86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97642.558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38726.735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B00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97017.533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38910.929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05E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97018.637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38935.606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38.451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114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84.07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B27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73.51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97581.842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38127.005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970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53E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96976.798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38862.690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E26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84.07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803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454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511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97579.873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38286.870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540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759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96968.438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38867.098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D47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WY6090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97584.321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38646.505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60A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WY6091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97585.725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38726.717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EA7C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WY6111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97421.326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39273.047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C28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WY6109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WY6127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97464.231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39215.529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C2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WY6109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73A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36.629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A01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A00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37.869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97627.722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38750.659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F6C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E6E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34.991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370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WY5236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37.691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97629.928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38767.364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80D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D29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34.666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10A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34.686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A4B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97641.750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38772.334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75B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34.151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E19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31.351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97629.098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38727.785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14B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05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D1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5767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97630.855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38767.658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BD0E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97630.488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38727.077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032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97641.076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38766.245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12E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247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97632.562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38847.121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F5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34.151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97643.813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38790.038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33.650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356F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31.520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931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WY6250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31.520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97960.685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38333.765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60C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97917.897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38333.732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326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97875.604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38331.357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B78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97865.527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38331.475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A31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97837.075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38337.769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266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97807.606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38334.418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7151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97797.504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38334.126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54A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97756.984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38337.778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FA62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97719.003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38334.119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F1C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97677.194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38333.875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E17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97560.252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38333.708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F41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97517.881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38333.799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FA0B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97482.852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38333.770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25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97478.590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38353.222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82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9.69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97517.154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38356.415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64D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97560.355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38356.336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D1D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97677.681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38355.827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734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97717.983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38365.381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E172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97718.540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38356.531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511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97756.923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38354.819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FC75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97796.727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38355.631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D17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97807.024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38356.516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F64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97836.911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38352.967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F01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44.229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97864.499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38356.665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F40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WY6331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97874.094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38356.158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53F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97917.133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38354.617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C2D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97960.696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38356.251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F22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97718.594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38347.009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D71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418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22.44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C50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232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1072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26E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97677.222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38347.839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154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94D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258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B6D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97557.564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38343.558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259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325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625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75E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82E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97517.218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38343.472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17B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A01E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038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01A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97476.934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38343.679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128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10B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A69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9.69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528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045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96D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40.653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97436.022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38345.222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9973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F27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97557.813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38365.725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34A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97717.728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38324.585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307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22.44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98018.087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38319.822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73A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98021.873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38307.681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C0A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744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98039.214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38303.099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F7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A15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45.346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98011.813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38302.572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D5F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98016.972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38370.303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A0E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98020.684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38382.020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785A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97997.411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38333.555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231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97998.090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38343.301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A3B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652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B4A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97957.941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38343.529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F7B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D1F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17B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24C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004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D41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97957.746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38324.211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370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97957.743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38365.526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F63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97917.603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38343.838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E5E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625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61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65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97869.055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38344.884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A1E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179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E32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D055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97863.640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38323.838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7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97863.766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38328.392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04C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46B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43.446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97868.931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38328.315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A69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764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809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73F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97869.259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38362.177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831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104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91D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97837.127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38344.702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E41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419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706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23E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97802.389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38345.158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707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A62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358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CC1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97808.504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38328.012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320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97801.977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38328.242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432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26E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B5E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160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97802.106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38362.886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F5F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360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621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97997.365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38356.837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928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WY6560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97756.566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38345.905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737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42.302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E7D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56C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WY6309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6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WY6561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97863.440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38367.545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170D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WY6562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97863.322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38408.218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12C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WY6565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98056.099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39118.163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9816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98053.918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39098.278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217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WY6565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36.064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363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74C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561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R1.1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36.064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F07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675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98054.665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39089.752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275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98052.915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39107.263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650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98057.620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39084.904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633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98094.417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39103.538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C29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900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E66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53F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98095.499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39094.953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340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98093.629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39112.400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B619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98132.814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39111.412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D369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97A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A32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97B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511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13F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98131.082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39119.949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D0D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98131.526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39125.126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A10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98136.175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39103.071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921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98136.028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39098.240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23E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98171.245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39123.067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07D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WY6938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97965.742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39091.746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31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WY6942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98004.867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39093.177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C2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35.892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D55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35.892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WY6943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98027.869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39098.591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642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56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WN预留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1572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EE预留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F02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74C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WY6645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26.05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356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WS预留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955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WY6944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98029.348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39059.030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726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WY6943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97883.677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37601.200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907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E5E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D78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44.867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71B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E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A66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56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97897.144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37588.390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46C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97885.870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37616.598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745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97867.730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37614.921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079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97872.414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37590.327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0681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97884.602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37619.375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47.938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FE78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45.638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262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46.088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C78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45.738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97884.496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37567.777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97B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D39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84F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97879.014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37569.256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132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97887.491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37566.711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D30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97846.861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37600.613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A66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58.61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90F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57A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A14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46.325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97846.299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37609.041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B13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46.578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97845.966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37594.513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C6E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97788.259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37601.706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05B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042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237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576C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E67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738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58.61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97804.484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37613.994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B7D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97802.143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37592.213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876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97811.657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37594.560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46.974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F571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97784.582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37615.278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D4C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97792.876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37632.798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46.825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82F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97769.193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37601.539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B38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C03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45.263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63D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70D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97771.481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37593.482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743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97768.455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37609.187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46.241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461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97737.638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37601.817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80E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8501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31.56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D58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9.30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3097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97736.864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37594.616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967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97736.053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37610.983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508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9.30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97690.504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37601.631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956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654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E66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533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74D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856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97698.385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37589.768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A67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97688.911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37613.051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B55D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97688.492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37623.610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E70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97688.722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37582.639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E49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625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97767.104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37579.549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45.957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3A54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97763.042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37583.212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46.196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02F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956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97733.256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37579.049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45.565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B0B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15D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451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97736.088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37583.273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42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45.266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97709.196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37579.163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330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40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24.06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97692.559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37567.000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37F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E1B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97684.042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37566.387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F5F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A5E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97657.489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37598.838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B33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D15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D67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97648.873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37590.580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A04C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97656.561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37606.655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009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11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97649.203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37613.163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31A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97803.059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37567.540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775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SS入户线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A5C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67A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45.627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97804.407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37585.532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F6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627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97833.984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37585.533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C05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30.67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545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E27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46.360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97825.839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37582.632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47.120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E4E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8.65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97863.625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37577.639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927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46.486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30.67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10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46.686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5.37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97865.056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37582.814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47.002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217E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46.702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5.37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97397.502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38344.972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935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WY6412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C7B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B6A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82F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15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47C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97400.607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38337.923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A76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97397.873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38352.354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05F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97358.330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38345.205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31E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A17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155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140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97357.878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38337.984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936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97358.609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38352.376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575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97318.047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38345.112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压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401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A71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47D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663A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61C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D63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97317.769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38328.186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043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97317.678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38361.895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726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97319.989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38337.982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A2C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97318.284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38352.366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408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97278.861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38345.304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27F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E551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40A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97278.040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38337.782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E0D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97278.925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38352.243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850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97238.346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38342.227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534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97236.653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38343.742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E614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00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97235.966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38352.464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B579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15.80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901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97235.997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38368.261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3640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15.80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56F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97236.300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38370.048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D52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97542.045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38938.649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835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WY7150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97036.728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38303.922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61B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40.388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WY7151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97044.667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38302.123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312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B34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WY7158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97066.339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38241.855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457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6F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055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WY7159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97067.992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38242.476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92E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WY7161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97054.901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38262.722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36F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WY7163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97060.075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38269.011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5656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F5B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WY7164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97047.487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38282.568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716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WS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50E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158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64A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E6E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WY7186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97214.835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37555.471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16E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42.087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WY7188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97219.223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37602.745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10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901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570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201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L1.2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47.48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304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WY2003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WY7189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97210.954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37590.342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B20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43.564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14.91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97212.443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37615.800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A6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97238.485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37601.286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32C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19.32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94A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957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6A52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97217.319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37657.487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675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97219.423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37658.486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8438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F15F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97219.825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37702.294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17D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D0E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E38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97217.732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37702.046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A76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97255.597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37621.322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C74B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23E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34.824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59.90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97257.916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37635.419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A816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14.29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C4D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EE正东方向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34.543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2.49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97093.436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38332.222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740C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657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97075.062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38320.565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C62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97084.450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38301.095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8D44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C22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D0F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D7C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97094.784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38283.340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F848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97096.594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38268.422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7667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939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97098.699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38268.237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316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573D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749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66E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z503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39.991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97113.757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38233.196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E45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25D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F47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97111.990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38232.169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54C2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40.746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97128.462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38195.147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611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F39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A66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97126.738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38194.379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E39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97142.262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38156.791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36C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911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C5B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97140.475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38156.019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A1E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97154.553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38119.044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441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E26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F4A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97152.777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38118.322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C3C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97166.162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38079.919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E2D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B48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40.229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97164.360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38079.371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939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97175.939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38040.124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962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462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244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130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97174.951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38039.698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841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41.855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97196.806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38046.397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4D3F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NN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B2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97188.581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38005.419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552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97180.760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37998.990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927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069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97189.186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37985.059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D4C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E2D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941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129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97186.901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37969.531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A21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C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15.70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97196.778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37963.015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702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97197.610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37941.136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B01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40.528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46D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D3B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97195.868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37941.177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74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766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97194.864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37946.552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D6F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42.155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97204.335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37900.815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A4E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32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C50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40.984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B60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42.094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97202.558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37900.339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B56C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97222.268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37903.794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520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97210.500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37859.342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846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D03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C6D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97207.435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37859.521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D7E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97618.449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38911.140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660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97212.181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37822.406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551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8446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41E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97209.051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37822.180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F55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42.855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97610.580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38896.917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A77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92B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C25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806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97214.332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37780.392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F1B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015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768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802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97603.505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38884.510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D16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97635.886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38866.249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堵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20B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97212.147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37780.906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43.905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C23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43.125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97233.935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37783.715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51E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97643.534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38878.531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81E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AD72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13B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071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97216.416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37740.243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44.320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317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62B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97F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97652.260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38892.224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41.128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A66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97214.192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37740.536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B4C4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97105.823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38994.072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654C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97679.650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38860.686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E09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WY7540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97067.194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38990.793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42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73.51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97017.948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38840.534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D49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92F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812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404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97015.094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38841.954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C5C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97043.497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38828.781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A6A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736F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57.45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330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046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D77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232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34.781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28.12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97009.901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38825.042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477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36.303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93D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803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00E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96996.509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38789.455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014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A45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A69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96994.397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38790.075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B833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96985.566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38751.936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7517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952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WD7563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30E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67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96965.359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38800.302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612C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96963.390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38800.856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D27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469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37.929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456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35.879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96977.588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38838.802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D69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85B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D56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96979.362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38838.119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B1A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96985.271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38857.115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B2F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459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820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63E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96987.390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38856.032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849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2.38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325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37.749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97007.821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38825.672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64D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97001.658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38849.840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93E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F72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18.76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EA6D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59.59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97052.069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38825.486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16B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97051.813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38833.593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478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A6A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97045.848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38832.869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A0F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4.72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97042.882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38823.345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A49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97032.395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38838.876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FA11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38.369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96983.510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38752.107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124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96973.099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38675.539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463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026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D62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96977.913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38713.358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E36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A3A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13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163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96975.649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38713.576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9E36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96970.996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38674.959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C49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96972.346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38615.633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A26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1429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078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37.436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96974.006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38648.054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87F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368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76D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96969.753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38647.601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D46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38.781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4.28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96969.950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38615.583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477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97040.783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38386.519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55F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B77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97023.299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38418.117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F1A1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39.614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F0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540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97009.231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38449.446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F30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4814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01F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96995.918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38485.800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0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A03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27.44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B02C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96988.240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38512.142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64F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27.44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E3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38.953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103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96985.114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38535.550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905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F2B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63A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96979.439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38567.244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A4F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32.20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249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38.753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176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96974.136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38590.262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756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050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25.43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820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23.62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97038.899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38384.768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547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97021.396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38416.991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7615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97007.398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38448.651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717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96993.994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38484.931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7C54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96986.323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38511.495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40.306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954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96983.121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38535.069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40.151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907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39.201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96977.361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38566.861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013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39.088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96972.170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38590.044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714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97005.394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38369.083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D22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39.721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2.80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F15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96991.208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38403.254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13F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17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238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38.617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96976.847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38436.077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4237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149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C737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162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18.89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96962.483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38474.718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E374A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37.955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F65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E35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97008.195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38368.993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00D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2.80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96993.053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38404.052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566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40.011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96978.762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38436.752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B32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96959.389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38428.858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01A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18.89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96964.581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38475.052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D40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96951.135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38514.669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F33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11A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39.253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030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37.833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96953.039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38515.405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15F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96943.039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38555.093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676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37.965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EB5A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D059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37.625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763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39.025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96945.030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38555.235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FE21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96937.587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38603.567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B3A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01CF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32D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37.326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48.78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96939.580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38603.391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87A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96936.844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38642.145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F71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F41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B00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96935.937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38642.276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076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0.92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96937.960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38671.704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25F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WY8699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00C4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875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560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96936.860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38669.449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513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96941.016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38702.504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F68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C0A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36.092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C71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36.092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96942.351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38728.005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102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73E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25.54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31F0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96925.903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38606.958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A33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35.513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65.00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62D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122.26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F2B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96925.247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38671.956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66E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65.00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11B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35.504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96949.204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38764.547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E30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773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D5A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35.841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A0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35.951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96942.631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38702.337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D3F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38.852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96946.618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38727.388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E21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4.31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96954.201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38762.344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C3BA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5.46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WY7640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96932.279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38722.066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D51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847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35.627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96956.146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38245.643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048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96921.543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38233.884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E08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34D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2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B61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36.55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96924.446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38223.262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62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96916.552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38247.950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F0A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14.93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96886.376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38223.524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727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38.907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55B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96851.219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38211.834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B1B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952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96815.827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38200.506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64C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792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621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94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96778.915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38189.420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40.760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221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D10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WY7720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96818.121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38189.923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970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10.83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96810.734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38214.336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474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14.74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96731.734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38174.549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558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063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96730.603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38172.750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7145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WY7746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97066.811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38193.119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C269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97148.867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38002.747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8122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42.229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97147.496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38002.439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43.110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81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72E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40.200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228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29.55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F42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97126.676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37997.708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C18D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40.502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21.35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97153.305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37973.469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860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8004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29.55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C38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41.884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97155.046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37973.808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D05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42.092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97139.295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38031.712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E21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B10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518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40.103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97160.569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37934.644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02C0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506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921C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42.045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97162.541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37935.036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92F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97141.739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38032.298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021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2.51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97166.823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37895.733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43.583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85B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F06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427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3F1C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97168.878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37896.004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D7D5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42.439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97171.840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37856.524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041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D450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40.986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325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97173.909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37856.845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71A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97150.146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37893.179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F56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41.135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151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42.975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97153.591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37894.238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B68A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97176.848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37807.779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208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975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42.809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D22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41.169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97178.946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37807.954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04D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97180.097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37758.624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F1D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E33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44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42.944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7D6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41.424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97160.256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37757.220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44.918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62B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19.89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97182.135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37759.128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44.074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4E635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43.074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97178.844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37725.182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44.486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22B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41.736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C3A6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WY8097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33.47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C15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97180.929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37725.060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7031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97179.221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37689.731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C00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E7C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41.766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42A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97181.295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37689.635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477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43.243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97178.553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37649.559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44.752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31C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41.992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94EB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43.402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C0E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42.042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97161.376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37649.651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45.415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E16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97180.685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37649.380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44.527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4641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2.14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97131.658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38069.999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B0A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97129.519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38069.402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42.832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45A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227B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41.612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97119.938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38102.442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451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D54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40.093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E37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16C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41.353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97109.309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38135.528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576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9302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41.210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80F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39.860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97098.117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38167.985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C502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227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39.698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925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40.938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97083.565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38199.170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42.135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7937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34.41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F0F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39.415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33F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WY7158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39.205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46.03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51A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40.695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97085.456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38199.954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41.863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46C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40.853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97099.915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38168.709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42.176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55F8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41.196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97111.292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38136.003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42.402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F16F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41.372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WY8125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97121.953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38102.854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42.541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918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41.531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2.06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WY8126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97100.493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38096.493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43.412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410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WY7753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41.782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D1F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WY8166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97008.069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38338.222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37.623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6C3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36.773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WY8167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96982.883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38393.957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41.520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F403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61.16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902C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36.420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72.78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WY8168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96959.664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38462.931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40.804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965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WY8167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72.78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34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36.164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91.73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WY8699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96917.477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38673.145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BA09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36.167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96940.770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38766.997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39.146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24A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858E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35.316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96953.884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38805.254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0650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61.84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D3A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35.248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96933.400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38768.215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40.013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135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36.083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16.22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96996.350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38875.264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38.407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64BD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37.957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21.22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97068.999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38976.099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14A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A34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WY3029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36.006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13.15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97062.165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38983.235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38.797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9A79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WY5104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7.63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A941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36.097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9.88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957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F20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97354.756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38414.403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E70D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F622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FB2A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42.696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97339.522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38403.735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E55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339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42.361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18.60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97351.448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38386.502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760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D5D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42.270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97397.804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38362.089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43.378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43E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42.078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52.39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B6C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WY7050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41.078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17.12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97044.153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38894.664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174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37.758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15.86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97064.816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38775.435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35.154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A77C8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33.054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57.45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96965.690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38716.318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7726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12.58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WY8719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97000.575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38829.285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B363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WY7555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37.290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钢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97372.161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38410.146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D76F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40F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9.42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30B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WY5601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21.39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97364.358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38404.864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3024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9.42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422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13.53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97364.949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38420.613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  <w:tr w:rsidR="005D1255" w:rsidTr="00C01A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E5C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WY5866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10.82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8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97357.265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38415.537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43.141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明沟</w:t>
            </w: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A761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42.741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2.75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002A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42.841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300*300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WY8725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97527.473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38287.565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45.362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15E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WY5586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44.762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12.21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PVC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WY9769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97001.358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38296.295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34.741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30537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32.961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206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32.961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1.15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97014.496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38313.870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B64C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WY9769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32.025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21.94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C58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32.025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97016.919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38317.053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33.805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7E6B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1.68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C33A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32.485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97632.018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38087.594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45.840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2237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45.040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97630.295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38087.046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359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45.000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1.81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8B6B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B64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97591.016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38087.126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45.850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E3E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45.150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97592.462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38086.788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45.876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E30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45.176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1.48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87EA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WY6025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F524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WW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43.756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97615.273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38927.830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39.959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F18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37.959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97620.879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38967.305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8A1B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942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97626.533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39007.074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92D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WY9779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40.17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F32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97631.631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39046.142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39.334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59564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6A07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37.334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97637.572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39086.263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38.770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DB45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E712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36.770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97643.241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39125.759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476F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36.280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1000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97600.802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39084.540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140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4D014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97577.100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39103.792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1657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30.54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774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60E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38.427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97548.167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39130.392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39.104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A0C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11F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37FD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38.104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3.42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333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EE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36.944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97519.326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39159.118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39.067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A77D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36.867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1E60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36.867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26D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38.047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97492.758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39188.817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38.862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3677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5484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WY6127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5D0E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37.862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97466.258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39216.675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071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WY6127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37.876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2.33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97460.672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39212.577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D918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WY6127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4.62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97485.253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39181.937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39.082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334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38.282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WY9795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97490.500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39186.512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38.939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42C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009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38.019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WY9796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97512.486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39151.480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39.400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C448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38.600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WY9797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97517.102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39156.834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67E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7.07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0A4AE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38.261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3.19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97541.190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39122.716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39.371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A86A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38.571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97545.929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39127.803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39.289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5570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WY9798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6.95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9E1E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38.389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3.42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97570.501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39096.321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39.702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54528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39.032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97575.180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39101.562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39.578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EB47D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305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38.728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2.94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97593.957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39076.897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1D7C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39.208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97598.301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39082.443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39.841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6351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38.991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7.04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31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WY9787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38.991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3.26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97276.036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37601.865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43.894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2E18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40.534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37.56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WY9809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97239.905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37613.301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44.203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3512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43.623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12.10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WY9810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97238.279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37590.247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44.199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（蓖子）</w:t>
            </w:r>
          </w:p>
        </w:tc>
      </w:tr>
      <w:tr w:rsidR="005D1255" w:rsidTr="00913E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43.499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11.04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5D1255" w:rsidRDefault="005D1255" w:rsidP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p w:rsidR="005D1255" w:rsidRDefault="005D1255" w:rsidP="005D1255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lastRenderedPageBreak/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5D1255" w:rsidRDefault="005D1255" w:rsidP="005D1255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下水</w:t>
      </w:r>
      <w:r>
        <w:rPr>
          <w:rFonts w:hint="eastAsia"/>
          <w:b/>
          <w:bCs/>
        </w:rPr>
        <w:t xml:space="preserve">                                                                                           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管底高程(M)</w:t>
            </w:r>
          </w:p>
        </w:tc>
        <w:tc>
          <w:tcPr>
            <w:tcW w:w="2126" w:type="dxa"/>
            <w:vMerge w:val="restart"/>
            <w:vAlign w:val="center"/>
          </w:tcPr>
          <w:p w:rsidR="005D1255" w:rsidRDefault="005D1255" w:rsidP="00B409EA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 径 或 断 面 尺寸(MM)</w:t>
            </w:r>
            <w:r w:rsidRPr="004E6DCA">
              <w:rPr>
                <w:rFonts w:ascii="宋体" w:hAnsi="宋体" w:hint="eastAsia"/>
              </w:rPr>
              <w:t>或孔数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坡度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5D1255" w:rsidRDefault="005D1255" w:rsidP="00B409EA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5D1255" w:rsidRDefault="005D1255" w:rsidP="00B409EA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5D1255" w:rsidRDefault="005D1255" w:rsidP="00B409EA">
            <w:pPr>
              <w:jc w:val="center"/>
              <w:rPr>
                <w:rFonts w:ascii="宋体" w:hAnsi="宋体" w:hint="eastAsia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WY9811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96696.851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38151.857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41.074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251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WY9812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37.054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3000*2900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WY9812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96725.208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38193.008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40.781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5310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WY9811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36.661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3000*2900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49.98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WY9818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97938.447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37602.134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47.269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1345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WY7000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44.677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54.78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WY9842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96933.368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38550.809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40.542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CE4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WY7634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56.64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3814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WY8168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36.122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91.73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PE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WY9843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97185.016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38041.930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43.018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检修井</w:t>
            </w:r>
          </w:p>
        </w:tc>
      </w:tr>
      <w:tr w:rsidR="005D1255" w:rsidTr="006100B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WY7516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L0.4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39.718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流进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9.25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E2166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WY7518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R0.4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35.768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1500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12.61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WY9844</w:t>
            </w: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97207.056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37586.223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36.138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 点</w:t>
            </w:r>
          </w:p>
        </w:tc>
      </w:tr>
      <w:tr w:rsidR="005D1255" w:rsidTr="00FC66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WY7197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35.097</w:t>
            </w: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800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流出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59.90</w:t>
            </w: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混凝土</w:t>
            </w: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782C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868" w:type="dxa"/>
            <w:gridSpan w:val="13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管线总长度：</w:t>
            </w:r>
            <w:r>
              <w:rPr>
                <w:rFonts w:ascii="宋体" w:hAnsi="宋体"/>
                <w:sz w:val="18"/>
              </w:rPr>
              <w:t>21.90公里</w:t>
            </w: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5D1255" w:rsidTr="00B409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5D1255" w:rsidRDefault="005D1255" w:rsidP="00B409EA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3118CF" w:rsidRDefault="005D1255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2019-01-28                          </w:t>
      </w:r>
      <w:r>
        <w:rPr>
          <w:rFonts w:hint="eastAsia"/>
        </w:rPr>
        <w:t>长沙市规划勘测设计研究院</w:t>
      </w:r>
    </w:p>
    <w:sectPr w:rsidR="003118CF">
      <w:footerReference w:type="default" r:id="rId6"/>
      <w:pgSz w:w="16838" w:h="11906" w:orient="landscape" w:code="9"/>
      <w:pgMar w:top="851" w:right="907" w:bottom="56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775" w:rsidRDefault="00934775">
      <w:r>
        <w:separator/>
      </w:r>
    </w:p>
  </w:endnote>
  <w:endnote w:type="continuationSeparator" w:id="1">
    <w:p w:rsidR="00934775" w:rsidRDefault="00934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8CF" w:rsidRDefault="003118CF">
    <w:pPr>
      <w:pStyle w:val="a4"/>
      <w:jc w:val="right"/>
      <w:rPr>
        <w:rFonts w:ascii="宋体" w:hAnsi="宋体"/>
      </w:rPr>
    </w:pPr>
    <w:r>
      <w:rPr>
        <w:rFonts w:ascii="宋体" w:hAnsi="宋体"/>
        <w:kern w:val="0"/>
        <w:szCs w:val="21"/>
      </w:rPr>
      <w:t xml:space="preserve">-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 w:rsidR="005D1255">
      <w:rPr>
        <w:rFonts w:ascii="宋体" w:hAnsi="宋体"/>
        <w:noProof/>
        <w:kern w:val="0"/>
        <w:szCs w:val="21"/>
      </w:rPr>
      <w:t>114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/>
        <w:kern w:val="0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775" w:rsidRDefault="00934775">
      <w:r>
        <w:separator/>
      </w:r>
    </w:p>
  </w:footnote>
  <w:footnote w:type="continuationSeparator" w:id="1">
    <w:p w:rsidR="00934775" w:rsidRDefault="009347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72C"/>
    <w:rsid w:val="000E45AE"/>
    <w:rsid w:val="001460F8"/>
    <w:rsid w:val="001B6171"/>
    <w:rsid w:val="002125E7"/>
    <w:rsid w:val="00260EE0"/>
    <w:rsid w:val="002710F9"/>
    <w:rsid w:val="003118CF"/>
    <w:rsid w:val="0033773C"/>
    <w:rsid w:val="00345B7D"/>
    <w:rsid w:val="00406B98"/>
    <w:rsid w:val="004E6DCA"/>
    <w:rsid w:val="00580720"/>
    <w:rsid w:val="005D1255"/>
    <w:rsid w:val="00704259"/>
    <w:rsid w:val="007F7472"/>
    <w:rsid w:val="008853F2"/>
    <w:rsid w:val="00934775"/>
    <w:rsid w:val="0093652D"/>
    <w:rsid w:val="009D1A8B"/>
    <w:rsid w:val="00A20B3F"/>
    <w:rsid w:val="00AE572C"/>
    <w:rsid w:val="00B1406A"/>
    <w:rsid w:val="00BD54AA"/>
    <w:rsid w:val="00CA054A"/>
    <w:rsid w:val="00E9479E"/>
    <w:rsid w:val="00EE2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dg50\&#22320;&#19979;&#31649;&#32447;&#25104;&#26524;&#34920;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地下管线成果表1.dot</Template>
  <TotalTime>14</TotalTime>
  <Pages>114</Pages>
  <Words>24766</Words>
  <Characters>141171</Characters>
  <Application>Microsoft Office Word</Application>
  <DocSecurity>0</DocSecurity>
  <Lines>1176</Lines>
  <Paragraphs>331</Paragraphs>
  <ScaleCrop>false</ScaleCrop>
  <Company>长沙市勘测设计研究院</Company>
  <LinksUpToDate>false</LinksUpToDate>
  <CharactersWithSpaces>165606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地下管线成果表</dc:title>
  <dc:creator>吴光星</dc:creator>
  <cp:lastModifiedBy>吴光星</cp:lastModifiedBy>
  <cp:revision>2</cp:revision>
  <cp:lastPrinted>2006-08-07T09:33:00Z</cp:lastPrinted>
  <dcterms:created xsi:type="dcterms:W3CDTF">2019-01-28T09:59:00Z</dcterms:created>
  <dcterms:modified xsi:type="dcterms:W3CDTF">2019-01-28T09:59:00Z</dcterms:modified>
</cp:coreProperties>
</file>