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D05635"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D05635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ZZ4501</w:t>
            </w:r>
          </w:p>
        </w:tc>
        <w:tc>
          <w:tcPr>
            <w:tcW w:w="1276" w:type="dxa"/>
            <w:vAlign w:val="center"/>
          </w:tcPr>
          <w:p w:rsidR="003118CF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97580.311</w:t>
            </w:r>
          </w:p>
        </w:tc>
        <w:tc>
          <w:tcPr>
            <w:tcW w:w="1134" w:type="dxa"/>
            <w:vAlign w:val="center"/>
          </w:tcPr>
          <w:p w:rsidR="003118CF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38387.927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43.911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97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ZZ8730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42.211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55.72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ZZ4530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97512.643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38366.519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A1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42.128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D7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ZZ4531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42.128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3.83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ZZ4531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97516.476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38366.572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44.027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阀门</w:t>
            </w:r>
          </w:p>
        </w:tc>
      </w:tr>
      <w:tr w:rsidR="00D05635" w:rsidTr="000278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ZZ4530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42.327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3.83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ZZ4535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97560.884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38366.840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657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ZZ4530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42.327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3.83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ZZ6716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98004.998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38330.381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793C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ZZ8968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45.256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1.83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ZZ6717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97999.040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38328.484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46.128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D1B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ZZ8968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45.378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328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ZZ6719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45.378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47.51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E35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ZZ6718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45.328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ZZ6718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97999.082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38329.709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46.076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7E48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ZZ6717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45.076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ZZ6719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97951.534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38328.724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45.964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647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ZZ6720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45.164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55.25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412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ZZ6717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45.164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47.51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ZZ6720</w:t>
            </w:r>
          </w:p>
        </w:tc>
        <w:tc>
          <w:tcPr>
            <w:tcW w:w="1276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97896.288</w:t>
            </w: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38329.372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45.643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704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ZZ6721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44.443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1.51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07A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ZZ6719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44.643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55.25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841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ZZ6722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44.643</w:t>
            </w:r>
          </w:p>
        </w:tc>
        <w:tc>
          <w:tcPr>
            <w:tcW w:w="2126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12.41</w:t>
            </w:r>
          </w:p>
        </w:tc>
        <w:tc>
          <w:tcPr>
            <w:tcW w:w="850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6C2617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D0563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D05635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D0563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D05635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6C2617" w:rsidRDefault="006C2617" w:rsidP="006C2617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6C2617" w:rsidRDefault="006C2617" w:rsidP="006C2617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D05635"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D05635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6C2617" w:rsidRPr="00D845CD" w:rsidRDefault="006C2617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6C2617" w:rsidRDefault="006C2617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6C2617" w:rsidRDefault="006C2617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6C2617" w:rsidRDefault="006C2617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ZZ6721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97896.313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38330.884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45.424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BD5E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ZZ6722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97883.880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38329.462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45.305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955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E78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ZZ6723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97865.094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38329.830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42B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91B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8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ZZ6725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97829.413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38330.312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45.746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62B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F15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45.246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ZZ6726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97800.481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38330.552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44.450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62A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549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ZZ7002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97886.235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37585.779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47.234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940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46.154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B70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46.154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ZZ7003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97870.143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37587.754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47.190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7B2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375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6C2617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ZZ7004</w:t>
            </w:r>
          </w:p>
        </w:tc>
        <w:tc>
          <w:tcPr>
            <w:tcW w:w="1276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97858.192</w:t>
            </w: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37589.007</w:t>
            </w: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47.392</w:t>
            </w:r>
          </w:p>
        </w:tc>
        <w:tc>
          <w:tcPr>
            <w:tcW w:w="1134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C2617" w:rsidRDefault="006C2617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6C2617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769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D26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6C2617" w:rsidRDefault="006C2617" w:rsidP="006C2617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D0563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D05635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D0563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D05635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5C40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97858.188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37591.649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F765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46.580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81F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46.580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97858.316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37593.813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4C4A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46.582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97801.988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37589.475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46.849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83F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65.47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873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97736.524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37590.383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661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25.99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85C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65.47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06E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97710.534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37589.879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578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81A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25.99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97697.156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37585.197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51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058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97678.339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37584.979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44.531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23C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A12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97659.462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37586.997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B61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B30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97653.012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37587.151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D0C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97736.650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37592.077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C651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144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97736.866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37593.750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B452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ZZ7522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97606.771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38876.806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A149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D38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97634.228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38861.345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B4A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643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97588.195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38887.040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F3E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971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97539.977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38915.823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517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97097.315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38952.488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B56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C32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97096.916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38952.863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38.397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FD23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ESYL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36.717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A743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36.717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97084.668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38938.700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B49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626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868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97083.694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38939.540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38.315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FA0B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063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97065.603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38953.454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03C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37.164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427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37.164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97052.664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38963.258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615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005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826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ESYL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97052.051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38962.383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C7C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36.622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F69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36.622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97051.407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38961.060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154D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97064.604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38915.848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B1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144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97059.322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38905.726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37.348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6505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F6E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97057.555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38902.664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A7F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F43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97041.350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38880.569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37.435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618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B65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97035.773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38871.781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021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33C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97025.660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38854.740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010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37.196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549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37.196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97023.577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38850.804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0C17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428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97022.746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38848.927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233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B00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016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97021.712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38849.406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A22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675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97005.892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38856.843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A7F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A16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96989.694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38864.579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38.126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31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B43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97022.038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38847.502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1361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638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97019.273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38841.587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E39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96E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317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97016.685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38842.772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C74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E41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97016.943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38843.942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9222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37.703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97017.813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38838.643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A0D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22A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97008.133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38816.718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38.897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957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636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97000.807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38797.036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B41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24.97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85C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96992.987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38773.319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07C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24.97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77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23.72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96987.041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38750.358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39.253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82C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441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23.72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96981.625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38726.932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426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37.976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C4E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37.976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96977.304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38703.417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B75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37.936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506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37.936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96976.669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38695.859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408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E50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96974.842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38674.107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F34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25.34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C05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96973.263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38648.815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96E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25.34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F7D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96973.571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38618.312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862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0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F79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96970.918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38618.246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8C79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F7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96970.692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38619.615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FE30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96975.030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38595.169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B01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38.686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B6E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38.686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31.67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96981.301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38564.130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159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05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31.67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96987.910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38529.805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40.429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360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E7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96990.360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38516.002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60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610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96992.193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38504.964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C0F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31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96994.849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38493.325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C2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53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96997.103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38486.496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40.690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045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87A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22.89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97004.237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38464.750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40.842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811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22.89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937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60.92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97028.486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38408.867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E58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C3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60.92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97037.914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38393.077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41.190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573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850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313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97036.322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38392.141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41.151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2F62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10A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97035.925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38391.933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849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52B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97035.421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38392.914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1E4E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97047.803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38375.027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8930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F52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97050.037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38370.787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31C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62F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C62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97050.392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38370.999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134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215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ENPW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排污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97050.840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38369.587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34D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972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A0C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97052.108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38367.876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41.391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FF74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843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97052.961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38366.205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711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E22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97054.301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38364.085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F41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83F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97068.727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38335.541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462D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710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97070.570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38332.191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E30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631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97071.028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38331.452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F3F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A79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97071.732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38331.476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42C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635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D5D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97051.370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38369.807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707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40.247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46F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40.247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97053.503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38366.586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31C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57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97054.746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38364.400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225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20E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97069.357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38335.889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218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536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97071.166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38332.493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540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73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97072.680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38329.821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473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F11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97078.450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38319.235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A4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30.81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F52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97091.981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38291.553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258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30.81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D6A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B30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97090.846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38291.000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A77E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34D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97087.289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38288.988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72B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F16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97066.194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38277.413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D01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40.697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C23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40.697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97092.609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38290.120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埋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576E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F06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97093.032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38289.431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43E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C6D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612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97094.232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38290.112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埋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9A11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ENYL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714F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97100.088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38270.955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236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523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E66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97099.102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38270.516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BC48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C6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WSPW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排污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97111.903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38240.808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42.017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A67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328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97129.410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38197.232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A69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14.66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F56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97134.298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38183.413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42.319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C37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00E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14.66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EA44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97132.368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38182.657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AC36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B40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97131.453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38183.450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7D66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97145.687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38150.154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642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15E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97157.826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38114.766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520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A77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97168.277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38080.693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534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61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97174.136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38056.288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E20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D1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97184.448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38022.514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D16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018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97186.982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38009.352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A5A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02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97195.082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37967.734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B25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B16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24.77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D41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97196.430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37967.923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1E28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A4A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ENYL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97199.461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37943.353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02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90D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24.77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527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97197.428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37943.170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E84D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94F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97196.725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37944.041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F81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97207.157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37896.878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F49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90D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97211.706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37859.444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101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849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97213.020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37823.256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A2C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BD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97215.046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37793.594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860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A02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97216.704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37756.760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44.296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238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125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E7F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97214.834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37756.705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FD5B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470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97214.165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37757.635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557C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97218.828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37729.540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B4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44B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97221.173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37705.305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915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82C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32.15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97220.734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37673.160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06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32.15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544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97220.834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37653.556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01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11.78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832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97220.866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37641.781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819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11.78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532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97220.374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37629.621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142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17A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97218.769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37611.522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D11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43.345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E4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43.345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97218.270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37605.531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44.663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A1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21A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97218.039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37597.525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840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3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97217.830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37586.932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55C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ZZ8631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97635.389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38112.980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45.975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F64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97635.385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38119.080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360E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B77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97635.357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38125.714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45.936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F38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062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56.03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D12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97634.049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38125.694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BF35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86B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44.811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38125.854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9F6D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44.830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97634.809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38181.740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075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56.03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63A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97635.052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38222.995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743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A3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11F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97633.725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38222.887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9E1E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62E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97631.002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38222.960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7259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97634.916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38253.097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A33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355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97634.644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38291.370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1014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F61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97636.185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38311.133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370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20.49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E6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97637.806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38331.563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96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94A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20.49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97637.811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38332.252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82E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C0D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C39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97639.098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38332.270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A80C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F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97640.534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38332.328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505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029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97646.949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38331.674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61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543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97648.577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38331.345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53C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65C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97637.796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38332.996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A2A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A29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87A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97636.335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38332.842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C15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E32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97606.000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38331.907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44.399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F3F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415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97569.768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38330.681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43D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413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67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97570.038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38329.535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埋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C15F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52E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97570.093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38328.684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140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C2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97570.734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38328.775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A2D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83C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97572.159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38330.934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22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97568.700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38330.644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224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114.06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457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97637.037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38365.320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A4E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C60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97636.404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38380.398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F47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D4D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97636.354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38391.092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401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553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95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97635.941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38391.042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2B5A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A17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ZZ4501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55.72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C3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97636.417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38407.437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055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129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97636.440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38418.118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317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E3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97636.272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38442.447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217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644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32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97635.013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38442.399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3116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123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97632.822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38444.191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43.091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D45F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97635.378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38466.520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E4E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91A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97635.005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38490.993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F43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376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97634.716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38523.837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43E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076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33.99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97634.923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38557.827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363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33.99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C5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F3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31.86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97633.689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38557.790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42.233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563E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567F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97631.264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38557.822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42.236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B85E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97634.652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38589.683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569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111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31.86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97634.500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38641.872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672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445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97634.946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38679.334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B39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82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35E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97633.601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38679.232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305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C7B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97631.391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38679.296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0E49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97635.042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38722.021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C6C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33A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97633.891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38734.880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91D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E40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97632.796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38740.269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510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936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57C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97634.260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38740.685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C71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NNYL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4113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97631.589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38746.921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A11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A0A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A48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8.49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97632.746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38747.200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803C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D70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97629.785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38755.217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428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906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8.49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97629.188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38759.582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779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57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97629.263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38775.781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51A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856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38784.689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9911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82E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97631.660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38840.776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701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56.09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E18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97633.700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38847.109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709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E08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97640.950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38853.068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BC7E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845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ZZ8760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97641.879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38857.556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C10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ZZ7550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0E50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ZZ8759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648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ZZ2851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39.889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ZZ8868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97174.869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37588.216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45.196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049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97175.822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37609.749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45.119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C65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E22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ZZ8868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97176.824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37643.266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44.781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851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108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D21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97178.845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37643.271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44.807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5446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95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97179.412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37644.373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44.826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447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97177.180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37655.540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75C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108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97177.732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37698.018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44.472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F34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659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97177.347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37735.780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D3C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E4F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97177.130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37775.641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053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75C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97174.590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37812.654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82B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95A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97170.884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37848.109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532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730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97166.785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37879.173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F42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84D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C2D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97168.858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37879.348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E1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42.231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C45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42.231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97169.425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37880.211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8A35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97162.369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37911.429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34C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71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97157.387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37939.947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F52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51F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97150.087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37978.550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970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D5C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97144.494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38004.144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636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A0F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97136.759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38036.955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779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530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97126.087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38074.812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517D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A7D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943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97128.108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38075.316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B20A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D2A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97128.447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38076.426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2D17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97124.388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38080.712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A15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ZZ8888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94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97113.108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38118.226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42.595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355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07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97098.825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38160.854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C49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935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97079.753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38203.096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662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943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97072.596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38221.534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34B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D08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97067.017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38234.303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BC5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A6D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97059.964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38247.211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B7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625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76C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97063.565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38248.969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831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435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97063.780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38250.261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BC13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97054.186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38258.493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41.818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00B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267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ZZ8897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33D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97054.510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38258.621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41.795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8C3C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ENPW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排污</w:t>
            </w:r>
          </w:p>
        </w:tc>
      </w:tr>
      <w:tr w:rsidR="00D05635" w:rsidTr="00A31E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40.255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97052.869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38261.142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04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16B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97050.341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38266.895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EC13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144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97047.077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38274.652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74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359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35F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97045.777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38273.977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E00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050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97041.357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38272.224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010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97040.011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38291.546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923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652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97033.422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38306.651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104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D6B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97032.693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38308.695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626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53D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97032.069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38310.131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A3F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E13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842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97029.758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38315.713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67F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2761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97015.221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38344.193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26F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E7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97014.211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38346.156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800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97013.560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38348.223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4064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A0F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97012.419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38349.630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57F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638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805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97012.272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38349.942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1078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45F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97032.512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38310.525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103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660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97030.417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38316.084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AD58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D49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97015.873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38344.487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2973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91C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97014.808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38346.497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E23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24A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97012.902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38349.978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6670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125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97011.535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38352.063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86E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D2B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F60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97011.024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38351.927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C43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4.11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12B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97007.401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38349.982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46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E6F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4.11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97006.946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38337.941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E2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97010.180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38354.882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F81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B5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96990.813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38398.392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E242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423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96972.303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38441.490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D29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C36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96961.748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38468.952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40.713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80D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F19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96954.128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38494.137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77E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ZZ8929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D10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443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96955.226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38494.502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F5E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52E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96957.462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38495.037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1920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96946.733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38523.767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36B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949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96940.783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38555.057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C47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F0B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96934.239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38614.872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3F54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F04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96932.047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38638.872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D33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F53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96933.618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38673.659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B3E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45D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38.723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96940.732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38709.559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E47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67C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96947.247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38744.666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F3F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E70E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100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96948.838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38744.350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3D0E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CA32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96949.350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38745.648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3873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38.207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96955.046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38776.208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65A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ZZ8939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B1E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96963.644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38805.667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A242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C07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96973.860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38833.003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9165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44C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37.612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96987.640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38865.373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110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EEYL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D05635" w:rsidTr="009065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ZZ8541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1A49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ZZ8946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97049.744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38268.326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64E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456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ZZ8594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B4B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ZZ8968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98005.736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38328.707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46.149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7223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D05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ZZ6716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ZZ8969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97435.897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38333.083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7100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42.511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97435.801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38331.984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01B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96.75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439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ZZ8969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03D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97454.648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38332.186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8639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202D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114.06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440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97454.740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38333.118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14B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3347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97455.074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38335.640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EA57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42.224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97678.461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38330.563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6D77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ZZ8717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F31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97690.984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38329.800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22E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D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55A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98.84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97690.964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38330.605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C231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062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97691.222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38333.032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44.470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D153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97789.792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38332.266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5E21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282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B78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98.84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97790.692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38330.970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8629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C4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ZZ8980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97790.710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38336.758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消防栓</w:t>
            </w:r>
          </w:p>
        </w:tc>
      </w:tr>
      <w:tr w:rsidR="00D05635" w:rsidTr="00303A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ZZ8981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97864.906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38328.071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45.338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D16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ZZ8982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E73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ZZ6723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97500.505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39276.261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2077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36.857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77.16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97444.181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39223.522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C18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77.16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01D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37.816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97396.685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39199.656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1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97421.387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39214.026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0D6A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B767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97339.118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38335.675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7165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ZZ8970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96.75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F37D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25.92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94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ZZ9000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97336.551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38328.132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中水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9845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8C5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WW入户线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ZZ9001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97335.616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38361.060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中水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5E75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97338.783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38334.323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3C5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97313.203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38335.015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43.175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C845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ZZ8999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25.92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9D44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97276.679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38334.676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F26A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24.76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AC49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36.53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97251.935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38333.880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42.700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BD4B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41.640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24.76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97875.866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37616.633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87D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710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5978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46.809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ZZ9007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97831.336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37615.956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C2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69.60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431D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46.767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ZZ9008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97761.802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37618.889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中水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45.969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A568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766D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ZZ9007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69.60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ZZ9009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97915.895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37618.083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中水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47.557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5F1A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ZZ9010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46.327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23.31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05635" w:rsidRDefault="00D05635" w:rsidP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D05635" w:rsidRDefault="00D05635" w:rsidP="00D0563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05635" w:rsidRDefault="00D05635" w:rsidP="00D0563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上水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05635" w:rsidRPr="00D845CD" w:rsidRDefault="00D05635" w:rsidP="00D03F6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05635" w:rsidRDefault="00D05635" w:rsidP="00D03F6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05635" w:rsidRDefault="00D05635" w:rsidP="00D03F6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05635" w:rsidRDefault="00D05635" w:rsidP="00D03F68">
            <w:pPr>
              <w:jc w:val="center"/>
              <w:rPr>
                <w:rFonts w:ascii="宋体" w:hAnsi="宋体" w:hint="eastAsia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ZZ9012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97885.383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37617.649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46.908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392E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46.898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9.57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ZZ9013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97877.121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37566.292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中水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47.105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5112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ZZ9006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45.285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50.36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ZZ9014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97682.351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37566.004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44.509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D05635" w:rsidTr="00683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ZZ9015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42.389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60.32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ZZ9015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97681.666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37626.323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45.066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4B6E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ZZ9008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80.48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B3F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ZZ9014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42.766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60.32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ZZ9016</w:t>
            </w: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97948.282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37586.093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47.345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D05635" w:rsidTr="00D20D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ZZ7001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45.937</w:t>
            </w: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铸铁</w:t>
            </w: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6A5E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5.58公里</w:t>
            </w: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05635" w:rsidTr="00D03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05635" w:rsidRDefault="00D05635" w:rsidP="00D03F6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D0563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459" w:rsidRDefault="008D0459">
      <w:r>
        <w:separator/>
      </w:r>
    </w:p>
  </w:endnote>
  <w:endnote w:type="continuationSeparator" w:id="1">
    <w:p w:rsidR="008D0459" w:rsidRDefault="008D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D05635">
      <w:rPr>
        <w:rFonts w:ascii="宋体" w:hAnsi="宋体"/>
        <w:noProof/>
        <w:kern w:val="0"/>
        <w:szCs w:val="21"/>
      </w:rPr>
      <w:t>40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459" w:rsidRDefault="008D0459">
      <w:r>
        <w:separator/>
      </w:r>
    </w:p>
  </w:footnote>
  <w:footnote w:type="continuationSeparator" w:id="1">
    <w:p w:rsidR="008D0459" w:rsidRDefault="008D04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1460F8"/>
    <w:rsid w:val="001B6171"/>
    <w:rsid w:val="00260EE0"/>
    <w:rsid w:val="002E294E"/>
    <w:rsid w:val="003118CF"/>
    <w:rsid w:val="00345B7D"/>
    <w:rsid w:val="00346312"/>
    <w:rsid w:val="00406B98"/>
    <w:rsid w:val="006C2617"/>
    <w:rsid w:val="00704259"/>
    <w:rsid w:val="007F7472"/>
    <w:rsid w:val="008853F2"/>
    <w:rsid w:val="008D0459"/>
    <w:rsid w:val="0093652D"/>
    <w:rsid w:val="009D1A8B"/>
    <w:rsid w:val="00A20B3F"/>
    <w:rsid w:val="00AE572C"/>
    <w:rsid w:val="00B1406A"/>
    <w:rsid w:val="00BD54AA"/>
    <w:rsid w:val="00BF316C"/>
    <w:rsid w:val="00C44884"/>
    <w:rsid w:val="00D05635"/>
    <w:rsid w:val="00D845CD"/>
    <w:rsid w:val="00E1299F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5</TotalTime>
  <Pages>40</Pages>
  <Words>8620</Words>
  <Characters>49138</Characters>
  <Application>Microsoft Office Word</Application>
  <DocSecurity>0</DocSecurity>
  <Lines>409</Lines>
  <Paragraphs>115</Paragraphs>
  <ScaleCrop>false</ScaleCrop>
  <Company>长沙市勘测设计研究院</Company>
  <LinksUpToDate>false</LinksUpToDate>
  <CharactersWithSpaces>57643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2019-01-29T01:11:00Z</dcterms:created>
  <dcterms:modified xsi:type="dcterms:W3CDTF">2019-01-29T01:11:00Z</dcterms:modified>
</cp:coreProperties>
</file>